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29E5DE" w14:textId="30A79EBF" w:rsidR="000439D6" w:rsidRPr="005D19EA" w:rsidRDefault="00651A56" w:rsidP="000439D6">
      <w:pPr>
        <w:widowControl w:val="0"/>
        <w:tabs>
          <w:tab w:val="left" w:pos="1440"/>
          <w:tab w:val="left" w:pos="1620"/>
          <w:tab w:val="left" w:pos="2880"/>
          <w:tab w:val="left" w:pos="3240"/>
        </w:tabs>
        <w:rPr>
          <w:rFonts w:ascii="Trebuchet MS" w:hAnsi="Trebuchet MS"/>
          <w:b/>
          <w:bCs/>
          <w:color w:val="000000"/>
          <w:sz w:val="22"/>
          <w:szCs w:val="22"/>
          <w:u w:val="single"/>
          <w:lang w:val="lt-LT"/>
        </w:rPr>
      </w:pPr>
      <w:bookmarkStart w:id="0" w:name="_GoBack"/>
      <w:bookmarkEnd w:id="0"/>
      <w:r w:rsidRPr="005D19EA">
        <w:rPr>
          <w:rFonts w:ascii="Trebuchet MS" w:eastAsia="Times New Roman" w:hAnsi="Trebuchet MS"/>
          <w:b/>
          <w:bCs/>
          <w:sz w:val="22"/>
          <w:szCs w:val="22"/>
          <w:u w:val="single"/>
          <w:lang w:val="lt-LT"/>
        </w:rPr>
        <w:t>VšĮ Šalčininkų pirminės asmens sveikatos priežiūros centras</w:t>
      </w:r>
    </w:p>
    <w:p w14:paraId="566A6ACE" w14:textId="4010A4AB" w:rsidR="000439D6" w:rsidRPr="005D19EA" w:rsidRDefault="000439D6" w:rsidP="000439D6">
      <w:pPr>
        <w:widowControl w:val="0"/>
        <w:tabs>
          <w:tab w:val="left" w:pos="1440"/>
          <w:tab w:val="left" w:pos="1620"/>
          <w:tab w:val="left" w:pos="2880"/>
          <w:tab w:val="left" w:pos="3240"/>
        </w:tabs>
        <w:rPr>
          <w:rFonts w:ascii="Trebuchet MS" w:hAnsi="Trebuchet MS"/>
          <w:color w:val="000000"/>
          <w:sz w:val="18"/>
          <w:szCs w:val="18"/>
          <w:lang w:val="lt-LT"/>
        </w:rPr>
      </w:pPr>
      <w:r w:rsidRPr="005D19EA">
        <w:rPr>
          <w:rFonts w:ascii="Trebuchet MS" w:hAnsi="Trebuchet MS"/>
          <w:sz w:val="18"/>
          <w:szCs w:val="18"/>
          <w:lang w:val="lt-LT"/>
        </w:rPr>
        <w:t>(Adresatas (perkančioji organizacija))</w:t>
      </w:r>
    </w:p>
    <w:p w14:paraId="405E0828" w14:textId="77777777" w:rsidR="000439D6" w:rsidRPr="005D19EA" w:rsidRDefault="000439D6" w:rsidP="004D65ED">
      <w:pPr>
        <w:widowControl w:val="0"/>
        <w:tabs>
          <w:tab w:val="left" w:pos="1440"/>
          <w:tab w:val="left" w:pos="1620"/>
          <w:tab w:val="left" w:pos="2880"/>
          <w:tab w:val="left" w:pos="3240"/>
        </w:tabs>
        <w:jc w:val="center"/>
        <w:rPr>
          <w:rFonts w:ascii="Trebuchet MS" w:hAnsi="Trebuchet MS"/>
          <w:b/>
          <w:color w:val="000000"/>
          <w:sz w:val="22"/>
          <w:szCs w:val="22"/>
          <w:lang w:val="lt-LT"/>
        </w:rPr>
      </w:pPr>
    </w:p>
    <w:p w14:paraId="095D6A5F" w14:textId="77777777" w:rsidR="0011275C" w:rsidRPr="005D19EA" w:rsidRDefault="0011275C" w:rsidP="0011275C">
      <w:pPr>
        <w:jc w:val="center"/>
        <w:rPr>
          <w:rFonts w:ascii="Trebuchet MS" w:eastAsia="Times New Roman" w:hAnsi="Trebuchet MS"/>
          <w:b/>
          <w:sz w:val="22"/>
          <w:szCs w:val="22"/>
          <w:lang w:val="lt-LT"/>
        </w:rPr>
      </w:pPr>
      <w:r w:rsidRPr="005D19EA">
        <w:rPr>
          <w:rFonts w:ascii="Trebuchet MS" w:eastAsia="Times New Roman" w:hAnsi="Trebuchet MS"/>
          <w:b/>
          <w:sz w:val="22"/>
          <w:szCs w:val="22"/>
          <w:lang w:val="lt-LT"/>
        </w:rPr>
        <w:t>LABORATORINIŲ REAGENTŲ</w:t>
      </w:r>
    </w:p>
    <w:p w14:paraId="3C6C3484" w14:textId="01B14C8D" w:rsidR="004D65ED" w:rsidRPr="005D19EA" w:rsidRDefault="0011275C" w:rsidP="0011275C">
      <w:pPr>
        <w:shd w:val="clear" w:color="auto" w:fill="FFFFFF"/>
        <w:jc w:val="center"/>
        <w:rPr>
          <w:rFonts w:ascii="Trebuchet MS" w:eastAsia="Times New Roman" w:hAnsi="Trebuchet MS"/>
          <w:b/>
          <w:sz w:val="22"/>
          <w:szCs w:val="22"/>
          <w:lang w:val="lt-LT"/>
        </w:rPr>
      </w:pPr>
      <w:r w:rsidRPr="005D19EA">
        <w:rPr>
          <w:rFonts w:ascii="Trebuchet MS" w:eastAsia="Times New Roman" w:hAnsi="Trebuchet MS"/>
          <w:b/>
          <w:sz w:val="22"/>
          <w:szCs w:val="22"/>
          <w:lang w:val="lt-LT"/>
        </w:rPr>
        <w:t>IR PAPILDOMŲ PRIEMONIŲ BANDINIŲ ĖMIMO KABINETO DARBUI PIRKIMAS</w:t>
      </w:r>
    </w:p>
    <w:p w14:paraId="09D26A8F" w14:textId="684E9F4E" w:rsidR="0011275C" w:rsidRPr="005D19EA" w:rsidRDefault="0011275C" w:rsidP="0011275C">
      <w:pPr>
        <w:shd w:val="clear" w:color="auto" w:fill="FFFFFF"/>
        <w:jc w:val="center"/>
        <w:rPr>
          <w:rFonts w:ascii="Trebuchet MS" w:eastAsia="Times New Roman" w:hAnsi="Trebuchet MS"/>
          <w:b/>
          <w:sz w:val="22"/>
          <w:szCs w:val="22"/>
          <w:lang w:val="lt-LT"/>
        </w:rPr>
      </w:pPr>
    </w:p>
    <w:p w14:paraId="2B425C61" w14:textId="619332A8" w:rsidR="0011275C" w:rsidRPr="005D19EA" w:rsidRDefault="0011275C" w:rsidP="0011275C">
      <w:pPr>
        <w:shd w:val="clear" w:color="auto" w:fill="FFFFFF"/>
        <w:jc w:val="center"/>
        <w:rPr>
          <w:rFonts w:ascii="Trebuchet MS" w:hAnsi="Trebuchet MS"/>
          <w:b/>
          <w:color w:val="000000"/>
          <w:sz w:val="22"/>
          <w:szCs w:val="22"/>
          <w:lang w:val="lt-LT"/>
        </w:rPr>
      </w:pPr>
      <w:r w:rsidRPr="005D19EA">
        <w:rPr>
          <w:rFonts w:ascii="Trebuchet MS" w:eastAsia="Times New Roman" w:hAnsi="Trebuchet MS"/>
          <w:b/>
          <w:sz w:val="22"/>
          <w:szCs w:val="22"/>
          <w:lang w:val="lt-LT"/>
        </w:rPr>
        <w:t>PASIŪLYMAS</w:t>
      </w:r>
    </w:p>
    <w:p w14:paraId="540312A4" w14:textId="77777777" w:rsidR="0011275C" w:rsidRPr="005D19EA" w:rsidRDefault="0011275C" w:rsidP="008A4EF4">
      <w:pPr>
        <w:shd w:val="clear" w:color="auto" w:fill="FFFFFF"/>
        <w:jc w:val="center"/>
        <w:rPr>
          <w:rFonts w:ascii="Trebuchet MS" w:hAnsi="Trebuchet MS"/>
          <w:color w:val="000000"/>
          <w:sz w:val="22"/>
          <w:szCs w:val="22"/>
          <w:u w:val="single"/>
          <w:lang w:val="lt-LT"/>
        </w:rPr>
      </w:pPr>
    </w:p>
    <w:p w14:paraId="2020A69C" w14:textId="2E795416" w:rsidR="00046B1D" w:rsidRPr="005D19EA" w:rsidRDefault="00635891" w:rsidP="008A4EF4">
      <w:pPr>
        <w:shd w:val="clear" w:color="auto" w:fill="FFFFFF"/>
        <w:jc w:val="center"/>
        <w:rPr>
          <w:rFonts w:ascii="Trebuchet MS" w:hAnsi="Trebuchet MS"/>
          <w:bCs/>
          <w:color w:val="000000"/>
          <w:sz w:val="22"/>
          <w:szCs w:val="22"/>
          <w:lang w:val="lt-LT"/>
        </w:rPr>
      </w:pPr>
      <w:r w:rsidRPr="005D19EA">
        <w:rPr>
          <w:rFonts w:ascii="Trebuchet MS" w:hAnsi="Trebuchet MS"/>
          <w:color w:val="000000"/>
          <w:sz w:val="22"/>
          <w:szCs w:val="22"/>
          <w:u w:val="single"/>
          <w:lang w:val="lt-LT"/>
        </w:rPr>
        <w:t>201</w:t>
      </w:r>
      <w:r w:rsidR="002C5B2F" w:rsidRPr="005D19EA">
        <w:rPr>
          <w:rFonts w:ascii="Trebuchet MS" w:hAnsi="Trebuchet MS"/>
          <w:color w:val="000000"/>
          <w:sz w:val="22"/>
          <w:szCs w:val="22"/>
          <w:u w:val="single"/>
          <w:lang w:val="lt-LT"/>
        </w:rPr>
        <w:t>9</w:t>
      </w:r>
      <w:r w:rsidRPr="005D19EA">
        <w:rPr>
          <w:rFonts w:ascii="Trebuchet MS" w:hAnsi="Trebuchet MS"/>
          <w:color w:val="000000"/>
          <w:sz w:val="22"/>
          <w:szCs w:val="22"/>
          <w:u w:val="single"/>
          <w:lang w:val="lt-LT"/>
        </w:rPr>
        <w:t>-</w:t>
      </w:r>
      <w:r w:rsidR="00373C1B" w:rsidRPr="005D19EA">
        <w:rPr>
          <w:rFonts w:ascii="Trebuchet MS" w:hAnsi="Trebuchet MS"/>
          <w:color w:val="000000"/>
          <w:sz w:val="22"/>
          <w:szCs w:val="22"/>
          <w:u w:val="single"/>
          <w:lang w:val="lt-LT"/>
        </w:rPr>
        <w:t>06</w:t>
      </w:r>
      <w:r w:rsidRPr="005D19EA">
        <w:rPr>
          <w:rFonts w:ascii="Trebuchet MS" w:hAnsi="Trebuchet MS"/>
          <w:color w:val="000000"/>
          <w:sz w:val="22"/>
          <w:szCs w:val="22"/>
          <w:u w:val="single"/>
          <w:lang w:val="lt-LT"/>
        </w:rPr>
        <w:t>-</w:t>
      </w:r>
      <w:r w:rsidR="00373C1B" w:rsidRPr="005D19EA">
        <w:rPr>
          <w:rFonts w:ascii="Trebuchet MS" w:hAnsi="Trebuchet MS"/>
          <w:color w:val="000000"/>
          <w:sz w:val="22"/>
          <w:szCs w:val="22"/>
          <w:u w:val="single"/>
          <w:lang w:val="lt-LT"/>
        </w:rPr>
        <w:t>2</w:t>
      </w:r>
      <w:r w:rsidR="005B5C51" w:rsidRPr="005D19EA">
        <w:rPr>
          <w:rFonts w:ascii="Trebuchet MS" w:hAnsi="Trebuchet MS"/>
          <w:color w:val="000000"/>
          <w:sz w:val="22"/>
          <w:szCs w:val="22"/>
          <w:u w:val="single"/>
          <w:lang w:val="lt-LT"/>
        </w:rPr>
        <w:t>7</w:t>
      </w:r>
      <w:r w:rsidR="00FD07F3" w:rsidRPr="005D19EA">
        <w:rPr>
          <w:rFonts w:ascii="Trebuchet MS" w:hAnsi="Trebuchet MS"/>
          <w:color w:val="000000"/>
          <w:sz w:val="22"/>
          <w:szCs w:val="22"/>
          <w:lang w:val="lt-LT"/>
        </w:rPr>
        <w:t xml:space="preserve"> </w:t>
      </w:r>
      <w:r w:rsidR="00AE75B0" w:rsidRPr="005D19EA">
        <w:rPr>
          <w:rFonts w:ascii="Trebuchet MS" w:hAnsi="Trebuchet MS"/>
          <w:bCs/>
          <w:color w:val="000000"/>
          <w:sz w:val="22"/>
          <w:szCs w:val="22"/>
          <w:lang w:val="lt-LT"/>
        </w:rPr>
        <w:t xml:space="preserve">Nr. </w:t>
      </w:r>
      <w:r w:rsidR="00373C1B" w:rsidRPr="005D19EA">
        <w:rPr>
          <w:rFonts w:ascii="Trebuchet MS" w:hAnsi="Trebuchet MS"/>
          <w:bCs/>
          <w:color w:val="000000"/>
          <w:sz w:val="22"/>
          <w:szCs w:val="22"/>
          <w:u w:val="single"/>
          <w:lang w:val="lt-LT"/>
        </w:rPr>
        <w:t>1</w:t>
      </w:r>
      <w:r w:rsidR="005B5C51" w:rsidRPr="005D19EA">
        <w:rPr>
          <w:rFonts w:ascii="Trebuchet MS" w:hAnsi="Trebuchet MS"/>
          <w:bCs/>
          <w:color w:val="000000"/>
          <w:sz w:val="22"/>
          <w:szCs w:val="22"/>
          <w:u w:val="single"/>
          <w:lang w:val="lt-LT"/>
        </w:rPr>
        <w:t>50</w:t>
      </w:r>
      <w:r w:rsidR="00AE75B0" w:rsidRPr="005D19EA">
        <w:rPr>
          <w:rFonts w:ascii="Trebuchet MS" w:hAnsi="Trebuchet MS"/>
          <w:bCs/>
          <w:color w:val="000000"/>
          <w:sz w:val="22"/>
          <w:szCs w:val="22"/>
          <w:u w:val="single"/>
          <w:lang w:val="lt-LT"/>
        </w:rPr>
        <w:t>/19</w:t>
      </w:r>
    </w:p>
    <w:p w14:paraId="276523AC" w14:textId="77777777" w:rsidR="00046B1D" w:rsidRPr="005D19EA" w:rsidRDefault="00046B1D" w:rsidP="008A4EF4">
      <w:pPr>
        <w:shd w:val="clear" w:color="auto" w:fill="FFFFFF"/>
        <w:jc w:val="center"/>
        <w:rPr>
          <w:rFonts w:ascii="Trebuchet MS" w:eastAsia="Calibri" w:hAnsi="Trebuchet MS"/>
          <w:bCs/>
          <w:color w:val="000000"/>
          <w:sz w:val="18"/>
          <w:szCs w:val="18"/>
          <w:lang w:val="lt-LT"/>
        </w:rPr>
      </w:pPr>
      <w:r w:rsidRPr="005D19EA">
        <w:rPr>
          <w:rFonts w:ascii="Trebuchet MS" w:hAnsi="Trebuchet MS"/>
          <w:bCs/>
          <w:color w:val="000000"/>
          <w:sz w:val="18"/>
          <w:szCs w:val="18"/>
          <w:lang w:val="lt-LT"/>
        </w:rPr>
        <w:t>(Data)</w:t>
      </w:r>
    </w:p>
    <w:p w14:paraId="5D6DF7A1" w14:textId="0108F39A" w:rsidR="0086197F" w:rsidRPr="005D19EA" w:rsidRDefault="00BA30C0" w:rsidP="008A4EF4">
      <w:pPr>
        <w:shd w:val="clear" w:color="auto" w:fill="FFFFFF"/>
        <w:jc w:val="center"/>
        <w:rPr>
          <w:rFonts w:ascii="Trebuchet MS" w:eastAsia="Calibri" w:hAnsi="Trebuchet MS"/>
          <w:bCs/>
          <w:color w:val="000000"/>
          <w:sz w:val="22"/>
          <w:szCs w:val="22"/>
          <w:u w:val="single"/>
          <w:lang w:val="lt-LT"/>
        </w:rPr>
      </w:pPr>
      <w:r w:rsidRPr="005D19EA">
        <w:rPr>
          <w:rFonts w:ascii="Trebuchet MS" w:hAnsi="Trebuchet MS"/>
          <w:bCs/>
          <w:color w:val="000000"/>
          <w:sz w:val="22"/>
          <w:szCs w:val="22"/>
          <w:u w:val="single"/>
          <w:lang w:val="lt-LT"/>
        </w:rPr>
        <w:t>Avižienių k.</w:t>
      </w:r>
    </w:p>
    <w:p w14:paraId="5FA3C4A8" w14:textId="422359EE" w:rsidR="0065034C" w:rsidRPr="005D19EA" w:rsidRDefault="0086197F" w:rsidP="005D19EA">
      <w:pPr>
        <w:shd w:val="clear" w:color="auto" w:fill="FFFFFF"/>
        <w:jc w:val="center"/>
        <w:rPr>
          <w:rFonts w:ascii="Trebuchet MS" w:hAnsi="Trebuchet MS"/>
          <w:bCs/>
          <w:color w:val="000000"/>
          <w:sz w:val="18"/>
          <w:szCs w:val="18"/>
          <w:lang w:val="lt-LT"/>
        </w:rPr>
      </w:pPr>
      <w:r w:rsidRPr="005D19EA">
        <w:rPr>
          <w:rFonts w:ascii="Trebuchet MS" w:hAnsi="Trebuchet MS"/>
          <w:bCs/>
          <w:color w:val="000000"/>
          <w:sz w:val="18"/>
          <w:szCs w:val="18"/>
          <w:lang w:val="lt-LT"/>
        </w:rPr>
        <w:t>(</w:t>
      </w:r>
      <w:r w:rsidR="004D65ED" w:rsidRPr="005D19EA">
        <w:rPr>
          <w:rFonts w:ascii="Trebuchet MS" w:hAnsi="Trebuchet MS"/>
          <w:bCs/>
          <w:color w:val="000000"/>
          <w:sz w:val="18"/>
          <w:szCs w:val="18"/>
          <w:lang w:val="lt-LT"/>
        </w:rPr>
        <w:t>Sudarymo v</w:t>
      </w:r>
      <w:r w:rsidRPr="005D19EA">
        <w:rPr>
          <w:rFonts w:ascii="Trebuchet MS" w:hAnsi="Trebuchet MS"/>
          <w:bCs/>
          <w:color w:val="000000"/>
          <w:sz w:val="18"/>
          <w:szCs w:val="18"/>
          <w:lang w:val="lt-LT"/>
        </w:rPr>
        <w:t>ieta)</w:t>
      </w:r>
    </w:p>
    <w:p w14:paraId="4FB37E5E" w14:textId="77777777" w:rsidR="00002CC7" w:rsidRPr="005D19EA" w:rsidRDefault="00002CC7" w:rsidP="00002CC7">
      <w:pPr>
        <w:jc w:val="center"/>
        <w:rPr>
          <w:rFonts w:ascii="Trebuchet MS" w:eastAsia="Calibri" w:hAnsi="Trebuchet MS"/>
          <w:color w:val="000000"/>
          <w:sz w:val="22"/>
          <w:szCs w:val="22"/>
          <w:lang w:val="lt-L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4819"/>
      </w:tblGrid>
      <w:tr w:rsidR="004D65ED" w:rsidRPr="005D19EA" w14:paraId="6D584935" w14:textId="77777777" w:rsidTr="009B16DB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F6CB" w14:textId="1642A2E4" w:rsidR="0086197F" w:rsidRPr="005D19EA" w:rsidRDefault="001D2623" w:rsidP="00553445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Tiekėjo</w:t>
            </w:r>
            <w:r w:rsidR="00BA1FCE" w:rsidRPr="005D19EA">
              <w:rPr>
                <w:rFonts w:ascii="Trebuchet MS" w:hAnsi="Trebuchet MS"/>
                <w:sz w:val="22"/>
                <w:szCs w:val="22"/>
                <w:lang w:val="lt-LT"/>
              </w:rPr>
              <w:t xml:space="preserve"> pavadinimas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D766" w14:textId="3E44CD34" w:rsidR="00861A28" w:rsidRPr="005D19EA" w:rsidRDefault="00265560" w:rsidP="00553445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UAB „DIAMEDICA“</w:t>
            </w:r>
          </w:p>
        </w:tc>
      </w:tr>
      <w:tr w:rsidR="004D65ED" w:rsidRPr="005D19EA" w14:paraId="48900065" w14:textId="77777777" w:rsidTr="009B16DB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27C2" w14:textId="23EF1155" w:rsidR="00671851" w:rsidRPr="005D19EA" w:rsidRDefault="001D2623" w:rsidP="00553445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Tiekėjo</w:t>
            </w:r>
            <w:r w:rsidR="00671851" w:rsidRPr="005D19EA">
              <w:rPr>
                <w:rFonts w:ascii="Trebuchet MS" w:hAnsi="Trebuchet MS"/>
                <w:sz w:val="22"/>
                <w:szCs w:val="22"/>
                <w:lang w:val="lt-LT"/>
              </w:rPr>
              <w:t xml:space="preserve"> adresas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2075" w14:textId="61A61652" w:rsidR="00671851" w:rsidRPr="005D19EA" w:rsidRDefault="00671851" w:rsidP="00553445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 xml:space="preserve">Gėlių g. 2, Avižienių k., Vilniaus raj. </w:t>
            </w:r>
            <w:r w:rsidR="00337B6D" w:rsidRPr="005D19EA">
              <w:rPr>
                <w:rFonts w:ascii="Trebuchet MS" w:hAnsi="Trebuchet MS"/>
                <w:sz w:val="22"/>
                <w:szCs w:val="22"/>
                <w:lang w:val="lt-LT"/>
              </w:rPr>
              <w:t>s</w:t>
            </w: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av.,   LT-14184 Lietuva</w:t>
            </w:r>
          </w:p>
        </w:tc>
      </w:tr>
      <w:tr w:rsidR="004D65ED" w:rsidRPr="005D19EA" w14:paraId="294D47EA" w14:textId="77777777" w:rsidTr="009B16DB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5DFD" w14:textId="6E1BAB06" w:rsidR="00671851" w:rsidRPr="005D19EA" w:rsidRDefault="004F20A4" w:rsidP="00553445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Už pasiūlymą atsakingo asmens vardas, pavardė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936A" w14:textId="62C3758F" w:rsidR="00671851" w:rsidRPr="005D19EA" w:rsidRDefault="001D2623" w:rsidP="00553445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 xml:space="preserve">Viešųjų pirkimų specialistė </w:t>
            </w:r>
            <w:r w:rsidR="00D90D61" w:rsidRPr="005D19EA">
              <w:rPr>
                <w:rFonts w:ascii="Trebuchet MS" w:hAnsi="Trebuchet MS"/>
                <w:sz w:val="22"/>
                <w:szCs w:val="22"/>
                <w:lang w:val="lt-LT"/>
              </w:rPr>
              <w:t>Lina Baležentytė</w:t>
            </w:r>
          </w:p>
        </w:tc>
      </w:tr>
      <w:tr w:rsidR="004D65ED" w:rsidRPr="005D19EA" w14:paraId="4E4A0412" w14:textId="77777777" w:rsidTr="009B16DB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F301" w14:textId="2934825E" w:rsidR="00671851" w:rsidRPr="005D19EA" w:rsidRDefault="009E61A1" w:rsidP="00553445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T</w:t>
            </w:r>
            <w:r w:rsidR="00D90D61" w:rsidRPr="005D19EA">
              <w:rPr>
                <w:rFonts w:ascii="Trebuchet MS" w:hAnsi="Trebuchet MS"/>
                <w:sz w:val="22"/>
                <w:szCs w:val="22"/>
                <w:lang w:val="lt-LT"/>
              </w:rPr>
              <w:t>elefono numeris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493A" w14:textId="5E7A07AB" w:rsidR="00671851" w:rsidRPr="005D19EA" w:rsidRDefault="00D90D61" w:rsidP="00553445">
            <w:pPr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8-5-279</w:t>
            </w:r>
            <w:r w:rsidR="009E61A1" w:rsidRPr="005D19EA">
              <w:rPr>
                <w:rFonts w:ascii="Trebuchet MS" w:hAnsi="Trebuchet MS"/>
                <w:sz w:val="22"/>
                <w:szCs w:val="22"/>
                <w:lang w:val="lt-LT"/>
              </w:rPr>
              <w:t>-</w:t>
            </w: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0080</w:t>
            </w:r>
          </w:p>
        </w:tc>
      </w:tr>
      <w:tr w:rsidR="0086197F" w:rsidRPr="005D19EA" w14:paraId="3205D2D6" w14:textId="77777777" w:rsidTr="009B16DB">
        <w:trPr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8E73" w14:textId="2E789C0B" w:rsidR="0086197F" w:rsidRPr="005D19EA" w:rsidRDefault="009E61A1" w:rsidP="00553445">
            <w:pPr>
              <w:rPr>
                <w:rFonts w:ascii="Trebuchet MS" w:eastAsia="Calibri" w:hAnsi="Trebuchet MS"/>
                <w:color w:val="000000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E</w:t>
            </w:r>
            <w:r w:rsidR="00D90D61" w:rsidRPr="005D19EA">
              <w:rPr>
                <w:rFonts w:ascii="Trebuchet MS" w:hAnsi="Trebuchet MS"/>
                <w:color w:val="000000"/>
                <w:sz w:val="22"/>
                <w:szCs w:val="22"/>
                <w:lang w:val="lt-LT"/>
              </w:rPr>
              <w:t>l. pašto adresas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D0B" w14:textId="394BBC73" w:rsidR="00671851" w:rsidRPr="005D19EA" w:rsidRDefault="00D50ED7" w:rsidP="00553445">
            <w:pPr>
              <w:rPr>
                <w:rFonts w:ascii="Trebuchet MS" w:eastAsia="Calibri" w:hAnsi="Trebuchet MS"/>
                <w:color w:val="000000"/>
                <w:sz w:val="22"/>
                <w:szCs w:val="22"/>
                <w:lang w:val="lt-LT"/>
              </w:rPr>
            </w:pPr>
            <w:hyperlink r:id="rId8" w:history="1">
              <w:r w:rsidR="00671851" w:rsidRPr="005D19EA">
                <w:rPr>
                  <w:rStyle w:val="Hyperlink"/>
                  <w:rFonts w:ascii="Trebuchet MS" w:hAnsi="Trebuchet MS"/>
                  <w:sz w:val="22"/>
                  <w:szCs w:val="22"/>
                  <w:lang w:val="lt-LT"/>
                </w:rPr>
                <w:t>konkursai@diamedica.lt</w:t>
              </w:r>
            </w:hyperlink>
          </w:p>
        </w:tc>
      </w:tr>
    </w:tbl>
    <w:p w14:paraId="77386026" w14:textId="5B62C0F1" w:rsidR="00553445" w:rsidRPr="005D19EA" w:rsidRDefault="00553445" w:rsidP="005D19EA">
      <w:pPr>
        <w:pStyle w:val="ListParagraph"/>
        <w:tabs>
          <w:tab w:val="left" w:pos="851"/>
        </w:tabs>
        <w:ind w:left="0" w:firstLine="567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</w:p>
    <w:p w14:paraId="531D0FBC" w14:textId="77777777" w:rsidR="005D19EA" w:rsidRPr="005D19EA" w:rsidRDefault="005D19EA" w:rsidP="005D19EA">
      <w:pPr>
        <w:tabs>
          <w:tab w:val="left" w:pos="851"/>
        </w:tabs>
        <w:ind w:firstLine="567"/>
        <w:jc w:val="both"/>
        <w:rPr>
          <w:rFonts w:ascii="Trebuchet MS" w:eastAsia="Times New Roman" w:hAnsi="Trebuchet MS"/>
          <w:sz w:val="22"/>
          <w:szCs w:val="22"/>
          <w:lang w:val="lt-LT"/>
        </w:rPr>
      </w:pPr>
      <w:r w:rsidRPr="005D19EA">
        <w:rPr>
          <w:rFonts w:ascii="Trebuchet MS" w:eastAsia="Times New Roman" w:hAnsi="Trebuchet MS"/>
          <w:sz w:val="22"/>
          <w:szCs w:val="22"/>
          <w:lang w:val="lt-LT"/>
        </w:rPr>
        <w:t>Šiuo pasiūlymu pažymime, kad sutinkame su visomis konkurso sąlygomis, nustatytomis:</w:t>
      </w:r>
    </w:p>
    <w:p w14:paraId="1E6C39C6" w14:textId="77777777" w:rsidR="005D19EA" w:rsidRDefault="005D19EA" w:rsidP="005D19EA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434"/>
          <w:tab w:val="left" w:pos="851"/>
          <w:tab w:val="num" w:pos="1077"/>
          <w:tab w:val="num" w:pos="1257"/>
        </w:tabs>
        <w:ind w:firstLine="567"/>
        <w:jc w:val="both"/>
        <w:rPr>
          <w:rFonts w:ascii="Trebuchet MS" w:eastAsia="Times New Roman" w:hAnsi="Trebuchet MS"/>
          <w:sz w:val="22"/>
          <w:szCs w:val="22"/>
          <w:lang w:val="lt-LT"/>
        </w:rPr>
      </w:pPr>
      <w:r w:rsidRPr="005D19EA">
        <w:rPr>
          <w:rFonts w:ascii="Trebuchet MS" w:eastAsia="Times New Roman" w:hAnsi="Trebuchet MS"/>
          <w:sz w:val="22"/>
          <w:szCs w:val="22"/>
          <w:lang w:val="lt-LT"/>
        </w:rPr>
        <w:t xml:space="preserve">supaprastinto mažos vertės pirkimo konkurso skelbime, paskelbtame Viešųjų pirkimų įstatymo nustatyta tvarka CVP IS, internete, adresu: </w:t>
      </w:r>
      <w:hyperlink r:id="rId9" w:history="1">
        <w:r w:rsidRPr="005D19EA">
          <w:rPr>
            <w:rFonts w:ascii="Trebuchet MS" w:eastAsia="Times New Roman" w:hAnsi="Trebuchet MS"/>
            <w:sz w:val="22"/>
            <w:szCs w:val="22"/>
            <w:u w:val="single"/>
            <w:lang w:val="lt-LT"/>
          </w:rPr>
          <w:t>https://pirkimai.eviesiejipirkimai.lt</w:t>
        </w:r>
      </w:hyperlink>
      <w:r w:rsidRPr="005D19EA">
        <w:rPr>
          <w:rFonts w:ascii="Trebuchet MS" w:eastAsia="Times New Roman" w:hAnsi="Trebuchet MS"/>
          <w:sz w:val="22"/>
          <w:szCs w:val="22"/>
          <w:lang w:val="lt-LT"/>
        </w:rPr>
        <w:t>;</w:t>
      </w:r>
    </w:p>
    <w:p w14:paraId="4691D3EB" w14:textId="7776AA32" w:rsidR="004F20A4" w:rsidRPr="005D19EA" w:rsidRDefault="005D19EA" w:rsidP="005D19EA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434"/>
          <w:tab w:val="left" w:pos="851"/>
          <w:tab w:val="num" w:pos="1077"/>
          <w:tab w:val="num" w:pos="1257"/>
        </w:tabs>
        <w:ind w:firstLine="567"/>
        <w:jc w:val="both"/>
        <w:rPr>
          <w:rFonts w:ascii="Trebuchet MS" w:eastAsia="Times New Roman" w:hAnsi="Trebuchet MS"/>
          <w:sz w:val="22"/>
          <w:szCs w:val="22"/>
          <w:lang w:val="lt-LT"/>
        </w:rPr>
      </w:pPr>
      <w:r w:rsidRPr="005D19EA">
        <w:rPr>
          <w:rFonts w:ascii="Trebuchet MS" w:eastAsia="Times New Roman" w:hAnsi="Trebuchet MS"/>
          <w:sz w:val="22"/>
          <w:szCs w:val="22"/>
          <w:lang w:val="lt-LT"/>
        </w:rPr>
        <w:t>kitose pirkimo sąlygose (jų paaiškinimuose, papildymuose).</w:t>
      </w:r>
    </w:p>
    <w:p w14:paraId="646C7229" w14:textId="35465D5D" w:rsidR="004F20A4" w:rsidRPr="005D19EA" w:rsidRDefault="004F20A4" w:rsidP="005D19EA">
      <w:pPr>
        <w:tabs>
          <w:tab w:val="left" w:pos="851"/>
        </w:tabs>
        <w:ind w:firstLine="567"/>
        <w:jc w:val="both"/>
        <w:rPr>
          <w:rFonts w:ascii="Trebuchet MS" w:hAnsi="Trebuchet MS"/>
          <w:b/>
          <w:sz w:val="22"/>
          <w:szCs w:val="22"/>
          <w:lang w:val="lt-LT"/>
        </w:rPr>
      </w:pPr>
    </w:p>
    <w:p w14:paraId="1530F1BC" w14:textId="22A6B7B8" w:rsidR="005D19EA" w:rsidRPr="005D19EA" w:rsidRDefault="005D19EA" w:rsidP="005D19EA">
      <w:pPr>
        <w:tabs>
          <w:tab w:val="left" w:pos="851"/>
        </w:tabs>
        <w:ind w:firstLine="567"/>
        <w:jc w:val="both"/>
        <w:rPr>
          <w:rFonts w:ascii="Trebuchet MS" w:eastAsia="Times New Roman" w:hAnsi="Trebuchet MS"/>
          <w:b/>
          <w:sz w:val="22"/>
          <w:szCs w:val="22"/>
          <w:lang w:val="lt-LT"/>
        </w:rPr>
      </w:pPr>
      <w:r w:rsidRPr="005D19EA">
        <w:rPr>
          <w:rFonts w:ascii="Trebuchet MS" w:eastAsia="Times New Roman" w:hAnsi="Trebuchet MS"/>
          <w:b/>
          <w:sz w:val="22"/>
          <w:szCs w:val="22"/>
          <w:lang w:val="lt-LT"/>
        </w:rPr>
        <w:t>Mes siūlome šias prekes. Siūlomos prekės visiškai atitinka pirkimo dokumentuose nurodytus reikalavimus:</w:t>
      </w:r>
      <w:r>
        <w:rPr>
          <w:rFonts w:ascii="Trebuchet MS" w:eastAsia="Times New Roman" w:hAnsi="Trebuchet MS"/>
          <w:b/>
          <w:sz w:val="22"/>
          <w:szCs w:val="22"/>
          <w:lang w:val="lt-LT"/>
        </w:rPr>
        <w:t xml:space="preserve"> 1, 2, 3 pirkimo dalims.</w:t>
      </w:r>
    </w:p>
    <w:p w14:paraId="478CBA1E" w14:textId="77777777" w:rsidR="005D19EA" w:rsidRPr="005D19EA" w:rsidRDefault="005D19EA" w:rsidP="005D19EA">
      <w:pPr>
        <w:tabs>
          <w:tab w:val="left" w:pos="851"/>
        </w:tabs>
        <w:ind w:firstLine="567"/>
        <w:jc w:val="both"/>
        <w:rPr>
          <w:rFonts w:ascii="Trebuchet MS" w:eastAsia="Times New Roman" w:hAnsi="Trebuchet MS"/>
          <w:sz w:val="22"/>
          <w:szCs w:val="22"/>
          <w:lang w:val="lt-LT"/>
        </w:rPr>
      </w:pPr>
    </w:p>
    <w:p w14:paraId="7CCCE20B" w14:textId="77777777" w:rsidR="005D19EA" w:rsidRPr="005D19EA" w:rsidRDefault="005D19EA" w:rsidP="005D19EA">
      <w:pPr>
        <w:tabs>
          <w:tab w:val="left" w:pos="851"/>
        </w:tabs>
        <w:ind w:firstLine="567"/>
        <w:jc w:val="both"/>
        <w:rPr>
          <w:rFonts w:ascii="Trebuchet MS" w:eastAsia="Times New Roman" w:hAnsi="Trebuchet MS"/>
          <w:sz w:val="22"/>
          <w:szCs w:val="22"/>
          <w:lang w:val="lt-LT"/>
        </w:rPr>
      </w:pPr>
      <w:r w:rsidRPr="005D19EA">
        <w:rPr>
          <w:rFonts w:ascii="Trebuchet MS" w:eastAsia="Times New Roman" w:hAnsi="Trebuchet MS"/>
          <w:b/>
          <w:sz w:val="22"/>
          <w:szCs w:val="22"/>
          <w:lang w:val="lt-LT"/>
        </w:rPr>
        <w:t xml:space="preserve">Pildoma lentelė nurodant kuriai pirkimo daliai (ims) pateikiamas pasiūlymas. Su pasiūlymu pateikiamas detalus siūlomų prekių sąrašas pagal pirkimo sąlygų 2 priedo lentelę. </w:t>
      </w:r>
    </w:p>
    <w:p w14:paraId="5B08B555" w14:textId="77777777" w:rsidR="005D19EA" w:rsidRPr="005D19EA" w:rsidRDefault="005D19EA" w:rsidP="005D19EA">
      <w:pPr>
        <w:tabs>
          <w:tab w:val="left" w:pos="851"/>
          <w:tab w:val="left" w:pos="1240"/>
        </w:tabs>
        <w:ind w:firstLine="567"/>
        <w:jc w:val="both"/>
        <w:rPr>
          <w:rFonts w:ascii="Trebuchet MS" w:eastAsia="Times New Roman" w:hAnsi="Trebuchet MS"/>
          <w:b/>
          <w:sz w:val="22"/>
          <w:szCs w:val="22"/>
          <w:lang w:val="lt-L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536"/>
        <w:gridCol w:w="2268"/>
        <w:gridCol w:w="2268"/>
      </w:tblGrid>
      <w:tr w:rsidR="005D19EA" w:rsidRPr="00DA7CC8" w14:paraId="0F27F54F" w14:textId="77777777" w:rsidTr="00EB5CFE">
        <w:trPr>
          <w:trHeight w:val="1034"/>
          <w:jc w:val="center"/>
        </w:trPr>
        <w:tc>
          <w:tcPr>
            <w:tcW w:w="562" w:type="dxa"/>
            <w:vAlign w:val="center"/>
          </w:tcPr>
          <w:p w14:paraId="78216919" w14:textId="77777777" w:rsidR="005D19EA" w:rsidRPr="00DA7CC8" w:rsidRDefault="005D19EA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536" w:type="dxa"/>
            <w:vAlign w:val="center"/>
          </w:tcPr>
          <w:p w14:paraId="34C9E183" w14:textId="77777777" w:rsidR="005D19EA" w:rsidRPr="00DA7CC8" w:rsidRDefault="005D19EA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Pirkimo dalies pavadinimas</w:t>
            </w:r>
          </w:p>
        </w:tc>
        <w:tc>
          <w:tcPr>
            <w:tcW w:w="2268" w:type="dxa"/>
            <w:vAlign w:val="center"/>
          </w:tcPr>
          <w:p w14:paraId="3FDD3B20" w14:textId="77777777" w:rsidR="005D19EA" w:rsidRPr="00DA7CC8" w:rsidRDefault="005D19EA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Pirkimo dalies bendra suma be PVM</w:t>
            </w:r>
          </w:p>
        </w:tc>
        <w:tc>
          <w:tcPr>
            <w:tcW w:w="2268" w:type="dxa"/>
            <w:vAlign w:val="center"/>
          </w:tcPr>
          <w:p w14:paraId="253220FB" w14:textId="77777777" w:rsidR="005D19EA" w:rsidRPr="00DA7CC8" w:rsidRDefault="005D19EA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Pirkimo dalies bendra suma su PVM</w:t>
            </w:r>
          </w:p>
        </w:tc>
      </w:tr>
      <w:tr w:rsidR="005D19EA" w:rsidRPr="00DA7CC8" w14:paraId="3EB411A9" w14:textId="77777777" w:rsidTr="00EB5CFE">
        <w:trPr>
          <w:trHeight w:val="255"/>
          <w:jc w:val="center"/>
        </w:trPr>
        <w:tc>
          <w:tcPr>
            <w:tcW w:w="562" w:type="dxa"/>
            <w:vAlign w:val="center"/>
          </w:tcPr>
          <w:p w14:paraId="0AFA8D0D" w14:textId="77777777" w:rsidR="005D19EA" w:rsidRPr="00DA7CC8" w:rsidRDefault="005D19EA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1.</w:t>
            </w:r>
          </w:p>
        </w:tc>
        <w:tc>
          <w:tcPr>
            <w:tcW w:w="4536" w:type="dxa"/>
            <w:vAlign w:val="center"/>
          </w:tcPr>
          <w:p w14:paraId="4901EBC9" w14:textId="2E0FB327" w:rsidR="005D19EA" w:rsidRPr="00DA7CC8" w:rsidRDefault="00EB5CFE" w:rsidP="001C478E">
            <w:pPr>
              <w:rPr>
                <w:rFonts w:ascii="Trebuchet MS" w:hAnsi="Trebuchet MS"/>
                <w:b/>
                <w:sz w:val="22"/>
                <w:szCs w:val="22"/>
                <w:lang w:val="lt-LT" w:eastAsia="lt-LT"/>
              </w:rPr>
            </w:pPr>
            <w:r w:rsidRPr="00DA7CC8">
              <w:rPr>
                <w:rFonts w:ascii="Trebuchet MS" w:hAnsi="Trebuchet MS"/>
                <w:b/>
                <w:sz w:val="22"/>
                <w:szCs w:val="22"/>
                <w:lang w:val="lt-LT" w:eastAsia="lt-LT"/>
              </w:rPr>
              <w:t>Reagentai ir papildomos priemonės automatiniam hematologiniam analizatoriui</w:t>
            </w:r>
          </w:p>
        </w:tc>
        <w:tc>
          <w:tcPr>
            <w:tcW w:w="2268" w:type="dxa"/>
            <w:vAlign w:val="center"/>
          </w:tcPr>
          <w:p w14:paraId="69BF6378" w14:textId="391E2D4C" w:rsidR="005D19EA" w:rsidRPr="00DA7CC8" w:rsidRDefault="00EB5CFE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6841,00 Eur</w:t>
            </w:r>
          </w:p>
        </w:tc>
        <w:tc>
          <w:tcPr>
            <w:tcW w:w="2268" w:type="dxa"/>
            <w:vAlign w:val="center"/>
          </w:tcPr>
          <w:p w14:paraId="6E57F08C" w14:textId="7CA46844" w:rsidR="005D19EA" w:rsidRPr="00DA7CC8" w:rsidRDefault="00EB5CFE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7244,17 Eur</w:t>
            </w:r>
          </w:p>
        </w:tc>
      </w:tr>
      <w:tr w:rsidR="005D19EA" w:rsidRPr="00DA7CC8" w14:paraId="2F3FD968" w14:textId="77777777" w:rsidTr="00EB5CFE">
        <w:trPr>
          <w:trHeight w:val="320"/>
          <w:jc w:val="center"/>
        </w:trPr>
        <w:tc>
          <w:tcPr>
            <w:tcW w:w="562" w:type="dxa"/>
            <w:vAlign w:val="center"/>
          </w:tcPr>
          <w:p w14:paraId="1D166254" w14:textId="77777777" w:rsidR="005D19EA" w:rsidRPr="00DA7CC8" w:rsidRDefault="005D19EA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2.</w:t>
            </w:r>
          </w:p>
        </w:tc>
        <w:tc>
          <w:tcPr>
            <w:tcW w:w="4536" w:type="dxa"/>
            <w:vAlign w:val="center"/>
          </w:tcPr>
          <w:p w14:paraId="7EC6F37F" w14:textId="059EB4D3" w:rsidR="005D19EA" w:rsidRPr="00DA7CC8" w:rsidRDefault="00EB5CFE" w:rsidP="001C478E">
            <w:pPr>
              <w:rPr>
                <w:rFonts w:ascii="Trebuchet MS" w:hAnsi="Trebuchet MS"/>
                <w:b/>
                <w:sz w:val="22"/>
                <w:szCs w:val="22"/>
                <w:lang w:val="lt-LT" w:eastAsia="lt-LT"/>
              </w:rPr>
            </w:pPr>
            <w:r w:rsidRPr="00DA7CC8">
              <w:rPr>
                <w:rFonts w:ascii="Trebuchet MS" w:hAnsi="Trebuchet MS"/>
                <w:b/>
                <w:sz w:val="22"/>
                <w:szCs w:val="22"/>
                <w:lang w:val="lt-LT" w:eastAsia="lt-LT"/>
              </w:rPr>
              <w:t>Saugi kraujo surinkimo sistema</w:t>
            </w:r>
          </w:p>
        </w:tc>
        <w:tc>
          <w:tcPr>
            <w:tcW w:w="2268" w:type="dxa"/>
            <w:vAlign w:val="center"/>
          </w:tcPr>
          <w:p w14:paraId="31785E2D" w14:textId="5C98A40C" w:rsidR="005D19EA" w:rsidRPr="00DA7CC8" w:rsidRDefault="00225486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5738,00</w:t>
            </w:r>
            <w:r w:rsidR="00A50926"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Eur</w:t>
            </w:r>
          </w:p>
        </w:tc>
        <w:tc>
          <w:tcPr>
            <w:tcW w:w="2268" w:type="dxa"/>
            <w:vAlign w:val="center"/>
          </w:tcPr>
          <w:p w14:paraId="71C1B4BE" w14:textId="651F58B2" w:rsidR="005D19EA" w:rsidRPr="00DA7CC8" w:rsidRDefault="00225486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6024,90</w:t>
            </w:r>
            <w:r w:rsidR="00A50926"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Eur</w:t>
            </w:r>
          </w:p>
        </w:tc>
      </w:tr>
      <w:tr w:rsidR="005D19EA" w:rsidRPr="00DA7CC8" w14:paraId="2CFF0779" w14:textId="77777777" w:rsidTr="00EB5CFE">
        <w:trPr>
          <w:trHeight w:val="320"/>
          <w:jc w:val="center"/>
        </w:trPr>
        <w:tc>
          <w:tcPr>
            <w:tcW w:w="562" w:type="dxa"/>
            <w:vAlign w:val="center"/>
          </w:tcPr>
          <w:p w14:paraId="3F843257" w14:textId="77777777" w:rsidR="005D19EA" w:rsidRPr="00DA7CC8" w:rsidRDefault="005D19EA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3.</w:t>
            </w:r>
          </w:p>
        </w:tc>
        <w:tc>
          <w:tcPr>
            <w:tcW w:w="4536" w:type="dxa"/>
            <w:vAlign w:val="center"/>
          </w:tcPr>
          <w:p w14:paraId="4D8BF8FD" w14:textId="6FD0F668" w:rsidR="005D19EA" w:rsidRPr="00DA7CC8" w:rsidRDefault="00EB5CFE" w:rsidP="001C478E">
            <w:pPr>
              <w:rPr>
                <w:rFonts w:ascii="Trebuchet MS" w:hAnsi="Trebuchet MS"/>
                <w:b/>
                <w:sz w:val="22"/>
                <w:szCs w:val="22"/>
                <w:lang w:val="lt-LT" w:eastAsia="lt-LT"/>
              </w:rPr>
            </w:pPr>
            <w:r w:rsidRPr="00DA7CC8">
              <w:rPr>
                <w:rFonts w:ascii="Trebuchet MS" w:hAnsi="Trebuchet MS"/>
                <w:b/>
                <w:sz w:val="22"/>
                <w:szCs w:val="22"/>
                <w:lang w:val="lt-LT" w:eastAsia="lt-LT"/>
              </w:rPr>
              <w:t>Kapiliarinio kraujo surinkimo mikromėgintuvėliai</w:t>
            </w:r>
          </w:p>
        </w:tc>
        <w:tc>
          <w:tcPr>
            <w:tcW w:w="2268" w:type="dxa"/>
            <w:vAlign w:val="center"/>
          </w:tcPr>
          <w:p w14:paraId="0DDBE365" w14:textId="60A09E0A" w:rsidR="005D19EA" w:rsidRPr="00DA7CC8" w:rsidRDefault="009F20FD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5606,00</w:t>
            </w:r>
            <w:r w:rsidR="00A50926"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Eur</w:t>
            </w:r>
          </w:p>
        </w:tc>
        <w:tc>
          <w:tcPr>
            <w:tcW w:w="2268" w:type="dxa"/>
            <w:vAlign w:val="center"/>
          </w:tcPr>
          <w:p w14:paraId="47AF593B" w14:textId="0C047DB9" w:rsidR="005D19EA" w:rsidRPr="00DA7CC8" w:rsidRDefault="009F20FD" w:rsidP="001C478E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5886</w:t>
            </w:r>
            <w:r w:rsidR="008E71A8"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,</w:t>
            </w:r>
            <w:r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30</w:t>
            </w:r>
            <w:r w:rsidR="00A50926" w:rsidRPr="00DA7CC8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Eur</w:t>
            </w:r>
          </w:p>
        </w:tc>
      </w:tr>
    </w:tbl>
    <w:p w14:paraId="0F2F345F" w14:textId="77777777" w:rsidR="00A52636" w:rsidRDefault="00A52636" w:rsidP="00A52636">
      <w:pPr>
        <w:ind w:firstLine="720"/>
        <w:jc w:val="both"/>
        <w:rPr>
          <w:rFonts w:ascii="Trebuchet MS" w:eastAsia="Times New Roman" w:hAnsi="Trebuchet MS"/>
          <w:b/>
          <w:sz w:val="22"/>
          <w:szCs w:val="22"/>
          <w:lang w:val="lt-LT"/>
        </w:rPr>
      </w:pPr>
    </w:p>
    <w:p w14:paraId="272536DC" w14:textId="20F8E646" w:rsidR="005D19EA" w:rsidRDefault="005D19EA" w:rsidP="00A52636">
      <w:pPr>
        <w:ind w:firstLine="720"/>
        <w:jc w:val="both"/>
        <w:rPr>
          <w:rFonts w:ascii="Trebuchet MS" w:eastAsia="Times New Roman" w:hAnsi="Trebuchet MS"/>
          <w:sz w:val="22"/>
          <w:szCs w:val="22"/>
          <w:lang w:val="lt-LT"/>
        </w:rPr>
      </w:pPr>
      <w:r w:rsidRPr="005D19EA">
        <w:rPr>
          <w:rFonts w:ascii="Trebuchet MS" w:eastAsia="Times New Roman" w:hAnsi="Trebuchet MS"/>
          <w:sz w:val="22"/>
          <w:szCs w:val="22"/>
          <w:lang w:val="lt-LT"/>
        </w:rPr>
        <w:t>Kartu su pasiūlymu pateikiami šie dokumentai (pasirašydamas pasiūlymą ar kiekvieną dokumentą saugiu elektroniniu parašu patvirtinu, kad dokumentų skaitmeninės kopijos yra tikros):</w:t>
      </w:r>
    </w:p>
    <w:p w14:paraId="07A6C308" w14:textId="77777777" w:rsidR="00A52636" w:rsidRPr="005D19EA" w:rsidRDefault="00A52636" w:rsidP="00A52636">
      <w:pPr>
        <w:ind w:firstLine="720"/>
        <w:jc w:val="both"/>
        <w:rPr>
          <w:rFonts w:ascii="Trebuchet MS" w:eastAsia="Times New Roman" w:hAnsi="Trebuchet MS"/>
          <w:sz w:val="22"/>
          <w:szCs w:val="22"/>
          <w:lang w:val="lt-L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6037"/>
        <w:gridCol w:w="2794"/>
      </w:tblGrid>
      <w:tr w:rsidR="005D19EA" w:rsidRPr="005D19EA" w14:paraId="1C70934F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5D8D" w14:textId="77777777" w:rsidR="005D19EA" w:rsidRPr="005D19EA" w:rsidRDefault="005D19EA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Eil.</w:t>
            </w:r>
          </w:p>
          <w:p w14:paraId="442FDCF0" w14:textId="77777777" w:rsidR="005D19EA" w:rsidRPr="005D19EA" w:rsidRDefault="005D19EA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Nr.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C08B" w14:textId="77777777" w:rsidR="005D19EA" w:rsidRPr="005D19EA" w:rsidRDefault="005D19EA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Pateiktų dokumentų pavadinimas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A123" w14:textId="77777777" w:rsidR="005D19EA" w:rsidRPr="005D19EA" w:rsidRDefault="005D19EA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Dokumento puslapių skaičius</w:t>
            </w:r>
          </w:p>
        </w:tc>
      </w:tr>
      <w:tr w:rsidR="005D19EA" w:rsidRPr="005D19EA" w14:paraId="26514C8F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FE24" w14:textId="556879EA" w:rsidR="005D19EA" w:rsidRPr="005D19EA" w:rsidRDefault="00DD130F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lastRenderedPageBreak/>
              <w:t>1.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66A6" w14:textId="25AB2407" w:rsidR="005D19EA" w:rsidRPr="005D19EA" w:rsidRDefault="00DD130F" w:rsidP="00A52636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Įgaliojimas pasirašyti pasiūlymą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B14A" w14:textId="3191E867" w:rsidR="005D19EA" w:rsidRPr="005D19EA" w:rsidRDefault="00DD130F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</w:t>
            </w:r>
          </w:p>
        </w:tc>
      </w:tr>
      <w:tr w:rsidR="005D19EA" w:rsidRPr="005D19EA" w14:paraId="2483B4CC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DA46" w14:textId="0D33792F" w:rsidR="005D19EA" w:rsidRPr="005D19EA" w:rsidRDefault="00DD130F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7E7A" w14:textId="1C0F1F32" w:rsidR="005D19EA" w:rsidRPr="005D19EA" w:rsidRDefault="00DD130F" w:rsidP="00A52636">
            <w:pPr>
              <w:tabs>
                <w:tab w:val="left" w:pos="1296"/>
                <w:tab w:val="center" w:pos="4153"/>
                <w:tab w:val="right" w:pos="8306"/>
              </w:tabs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 w:eastAsia="lt-LT"/>
              </w:rPr>
              <w:t>Registrų centro išplėstinis išrašas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005D" w14:textId="0B2C8248" w:rsidR="005D19EA" w:rsidRPr="005D19EA" w:rsidRDefault="00DD130F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6</w:t>
            </w:r>
          </w:p>
        </w:tc>
      </w:tr>
      <w:tr w:rsidR="00DD130F" w:rsidRPr="005D19EA" w14:paraId="4764499D" w14:textId="77777777" w:rsidTr="00DD130F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46136F" w14:textId="183CAFE5" w:rsidR="00DD130F" w:rsidRPr="00DD130F" w:rsidRDefault="00DD130F" w:rsidP="00DD130F">
            <w:pPr>
              <w:rPr>
                <w:rFonts w:ascii="Trebuchet MS" w:eastAsia="Times New Roman" w:hAnsi="Trebuchet MS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b/>
                <w:bCs/>
                <w:sz w:val="22"/>
                <w:szCs w:val="22"/>
                <w:lang w:val="lt-LT"/>
              </w:rPr>
              <w:t>1 pirkimo dalis</w:t>
            </w:r>
          </w:p>
        </w:tc>
      </w:tr>
      <w:tr w:rsidR="00DD130F" w:rsidRPr="005D19EA" w14:paraId="5DFFB4C1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A1BF" w14:textId="5C1B67BF" w:rsidR="00DD130F" w:rsidRPr="005D19EA" w:rsidRDefault="00DD130F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3.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F1E1" w14:textId="2E20729C" w:rsidR="00DD130F" w:rsidRPr="005D19EA" w:rsidRDefault="00DD130F" w:rsidP="00A52636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 p.d. techninė specifikacija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283F" w14:textId="2DD98797" w:rsidR="00DD130F" w:rsidRPr="005D19EA" w:rsidRDefault="00DD130F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</w:p>
        </w:tc>
      </w:tr>
      <w:tr w:rsidR="00DD130F" w:rsidRPr="005D19EA" w14:paraId="6075AB6C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AAF4" w14:textId="06DBDBE5" w:rsidR="00DD130F" w:rsidRPr="005D19EA" w:rsidRDefault="00DD130F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4.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8A0" w14:textId="577A93D1" w:rsidR="00DD130F" w:rsidRPr="005D19EA" w:rsidRDefault="00DD130F" w:rsidP="00A52636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 p.</w:t>
            </w:r>
            <w:r w:rsidR="009F24E1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d</w:t>
            </w: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. aprašymai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B7EA1" w14:textId="3DF9CA82" w:rsidR="00DD130F" w:rsidRPr="005D19EA" w:rsidRDefault="00DD130F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18</w:t>
            </w:r>
          </w:p>
        </w:tc>
      </w:tr>
      <w:tr w:rsidR="00DD130F" w:rsidRPr="005D19EA" w14:paraId="6D29BAF3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6767" w14:textId="51AA11B3" w:rsidR="00DD130F" w:rsidRPr="005D19EA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5.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A7BE" w14:textId="7F0182EB" w:rsidR="00DD130F" w:rsidRPr="005D19EA" w:rsidRDefault="00D033AE" w:rsidP="00A52636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 p.d. CE sertifikatai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40F3E" w14:textId="78085E63" w:rsidR="00DD130F" w:rsidRPr="005D19EA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9</w:t>
            </w:r>
          </w:p>
        </w:tc>
      </w:tr>
      <w:tr w:rsidR="00D033AE" w:rsidRPr="005D19EA" w14:paraId="5C9CC994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6837" w14:textId="1AF2EAA0" w:rsidR="00D033AE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6.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B782" w14:textId="34A8BF2F" w:rsidR="00D033AE" w:rsidRDefault="00D033AE" w:rsidP="00A52636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 p.d. įgaliojimas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D28A" w14:textId="48BB4909" w:rsidR="00D033AE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</w:p>
        </w:tc>
      </w:tr>
      <w:tr w:rsidR="00D033AE" w:rsidRPr="005D19EA" w14:paraId="7322A78E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946" w14:textId="21D6FF10" w:rsidR="00D033AE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7.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4C3C" w14:textId="7C928C5B" w:rsidR="00D033AE" w:rsidRDefault="00D033AE" w:rsidP="00A52636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 p.d. ISO sertifikatai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7BEA" w14:textId="1D1F71ED" w:rsidR="00D033AE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7</w:t>
            </w:r>
          </w:p>
        </w:tc>
      </w:tr>
      <w:tr w:rsidR="00D033AE" w:rsidRPr="005D19EA" w14:paraId="1C79CEBF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B9EB" w14:textId="18B8F991" w:rsidR="00D033AE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8.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C0E" w14:textId="15EEFE65" w:rsidR="00D033AE" w:rsidRDefault="00D033AE" w:rsidP="00A52636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 p.d. saugos duomenų lapai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8D33" w14:textId="41815668" w:rsidR="00D033AE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45</w:t>
            </w:r>
          </w:p>
        </w:tc>
      </w:tr>
      <w:tr w:rsidR="00D033AE" w:rsidRPr="005D19EA" w14:paraId="6BC06496" w14:textId="77777777" w:rsidTr="00A52636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3CF6" w14:textId="765D8A35" w:rsidR="00D033AE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9.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6FF4" w14:textId="785FD882" w:rsidR="00D033AE" w:rsidRDefault="00D033AE" w:rsidP="00A52636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 p.d. specialisto sertifikatai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9B2A" w14:textId="1001F528" w:rsidR="00D033AE" w:rsidRDefault="00D033AE" w:rsidP="00A52636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</w:p>
        </w:tc>
      </w:tr>
      <w:tr w:rsidR="00D21D70" w:rsidRPr="005D19EA" w14:paraId="535A6B82" w14:textId="77777777" w:rsidTr="00827C72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BF7E3B" w14:textId="70D0E9CF" w:rsidR="00D21D70" w:rsidRPr="00DD130F" w:rsidRDefault="00AB05F1" w:rsidP="00827C72">
            <w:pPr>
              <w:rPr>
                <w:rFonts w:ascii="Trebuchet MS" w:eastAsia="Times New Roman" w:hAnsi="Trebuchet MS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b/>
                <w:bCs/>
                <w:sz w:val="22"/>
                <w:szCs w:val="22"/>
                <w:lang w:val="lt-LT"/>
              </w:rPr>
              <w:t>2</w:t>
            </w:r>
            <w:r w:rsidR="00D21D70">
              <w:rPr>
                <w:rFonts w:ascii="Trebuchet MS" w:eastAsia="Times New Roman" w:hAnsi="Trebuchet MS"/>
                <w:b/>
                <w:bCs/>
                <w:sz w:val="22"/>
                <w:szCs w:val="22"/>
                <w:lang w:val="lt-LT"/>
              </w:rPr>
              <w:t xml:space="preserve"> pirkimo dalis</w:t>
            </w:r>
          </w:p>
        </w:tc>
      </w:tr>
      <w:tr w:rsidR="00D21D70" w:rsidRPr="005D19EA" w14:paraId="1E48C3EB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3E68" w14:textId="7A9A5C77" w:rsidR="00D21D70" w:rsidRPr="005D19EA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10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F000" w14:textId="731B2EB8" w:rsidR="00D21D70" w:rsidRPr="005D19EA" w:rsidRDefault="00E910F6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p.d. techninė specifikacija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1022" w14:textId="6546A6EF" w:rsidR="00D21D70" w:rsidRPr="005D19EA" w:rsidRDefault="007A396C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3</w:t>
            </w:r>
          </w:p>
        </w:tc>
      </w:tr>
      <w:tr w:rsidR="00D21D70" w:rsidRPr="005D19EA" w14:paraId="2EEFE931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07F" w14:textId="7ECB990A" w:rsidR="00D21D70" w:rsidRPr="005D19EA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11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5D6" w14:textId="37CAD092" w:rsidR="00D21D70" w:rsidRPr="005D19EA" w:rsidRDefault="00E910F6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p.</w:t>
            </w:r>
            <w:r w:rsidR="009F24E1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d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. aprašymai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8338" w14:textId="6C543E8F" w:rsidR="00D21D70" w:rsidRPr="005D19EA" w:rsidRDefault="0021046D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96</w:t>
            </w:r>
          </w:p>
        </w:tc>
      </w:tr>
      <w:tr w:rsidR="00D21D70" w:rsidRPr="005D19EA" w14:paraId="06A08300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BB5E" w14:textId="198546CC" w:rsidR="00D21D70" w:rsidRPr="005D19EA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12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D253" w14:textId="2531627B" w:rsidR="00D21D70" w:rsidRPr="005D19EA" w:rsidRDefault="00E910F6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p.d. CE sertifikatai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9770" w14:textId="38814F32" w:rsidR="00D21D70" w:rsidRPr="005D19EA" w:rsidRDefault="005005F4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72</w:t>
            </w:r>
          </w:p>
        </w:tc>
      </w:tr>
      <w:tr w:rsidR="00D21D70" w:rsidRPr="005D19EA" w14:paraId="1C1984DA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4C46" w14:textId="7EFF7EC7" w:rsidR="00D21D70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13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F8E3" w14:textId="5BD8FF34" w:rsidR="00D21D70" w:rsidRDefault="00E910F6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p.d. įgaliojimas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060B" w14:textId="60EBB404" w:rsidR="00D21D70" w:rsidRDefault="00A93FBE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</w:t>
            </w:r>
          </w:p>
        </w:tc>
      </w:tr>
      <w:tr w:rsidR="00D21D70" w:rsidRPr="005D19EA" w14:paraId="72502591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6328" w14:textId="7BD25E2B" w:rsidR="00D21D70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14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C5B5" w14:textId="15C315AD" w:rsidR="00D21D70" w:rsidRDefault="00E910F6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p.d. ISO sertifikatai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71DE" w14:textId="5BA174A2" w:rsidR="00D21D70" w:rsidRDefault="00A93FBE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14</w:t>
            </w:r>
          </w:p>
        </w:tc>
      </w:tr>
      <w:tr w:rsidR="00D21D70" w:rsidRPr="005D19EA" w14:paraId="7E0B0E7C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164D" w14:textId="1B912043" w:rsidR="00D21D70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15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4DBC" w14:textId="629403E8" w:rsidR="00D21D70" w:rsidRDefault="00E910F6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  <w:r w:rsidR="00D21D70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 xml:space="preserve"> p.d. </w:t>
            </w:r>
            <w:r w:rsidR="004E2F32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patvirtinimai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DCE4" w14:textId="2EFF1B9B" w:rsidR="00D21D70" w:rsidRDefault="00A93FBE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42</w:t>
            </w:r>
          </w:p>
        </w:tc>
      </w:tr>
      <w:tr w:rsidR="004E2F32" w:rsidRPr="005D19EA" w14:paraId="68D7AD08" w14:textId="77777777" w:rsidTr="00827C72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0487BA" w14:textId="4D388CB2" w:rsidR="004E2F32" w:rsidRPr="00DD130F" w:rsidRDefault="004E2F32" w:rsidP="00827C72">
            <w:pPr>
              <w:rPr>
                <w:rFonts w:ascii="Trebuchet MS" w:eastAsia="Times New Roman" w:hAnsi="Trebuchet MS"/>
                <w:b/>
                <w:bCs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b/>
                <w:bCs/>
                <w:sz w:val="22"/>
                <w:szCs w:val="22"/>
                <w:lang w:val="lt-LT"/>
              </w:rPr>
              <w:t>3 pirkimo dalis</w:t>
            </w:r>
          </w:p>
        </w:tc>
      </w:tr>
      <w:tr w:rsidR="004E2F32" w:rsidRPr="005D19EA" w14:paraId="0E1B6C4C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EA2B" w14:textId="46173D28" w:rsidR="004E2F32" w:rsidRPr="005D19EA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16.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3A6E" w14:textId="2AF6A27A" w:rsidR="004E2F32" w:rsidRPr="005D19EA" w:rsidRDefault="004E2F32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3 p.d. techninė specifikacija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5A63" w14:textId="4EF00821" w:rsidR="004E2F32" w:rsidRPr="005D19EA" w:rsidRDefault="005211E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</w:t>
            </w:r>
          </w:p>
        </w:tc>
      </w:tr>
      <w:tr w:rsidR="004E2F32" w:rsidRPr="005D19EA" w14:paraId="39BED18A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5B67" w14:textId="3B527B41" w:rsidR="004E2F32" w:rsidRPr="005D19EA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17.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564E" w14:textId="6333FCAF" w:rsidR="004E2F32" w:rsidRPr="005D19EA" w:rsidRDefault="004E2F32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3 p.</w:t>
            </w:r>
            <w:r w:rsidR="009F24E1"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d</w:t>
            </w: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. aprašymai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F104" w14:textId="6EF49B62" w:rsidR="004E2F32" w:rsidRPr="005D19EA" w:rsidRDefault="00AA390D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7</w:t>
            </w:r>
          </w:p>
        </w:tc>
      </w:tr>
      <w:tr w:rsidR="004E2F32" w:rsidRPr="005D19EA" w14:paraId="2D34C2AD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5F9D" w14:textId="4470D5B5" w:rsidR="004E2F32" w:rsidRPr="005D19EA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18.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0AFD" w14:textId="2EAFF6D6" w:rsidR="004E2F32" w:rsidRPr="005D19EA" w:rsidRDefault="004E2F32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3 p.d. CE sertifikatai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05689" w14:textId="2011CAA1" w:rsidR="004E2F32" w:rsidRPr="005D19EA" w:rsidRDefault="006B249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</w:p>
        </w:tc>
      </w:tr>
      <w:tr w:rsidR="004E2F32" w:rsidRPr="005D19EA" w14:paraId="340C19C0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38D1" w14:textId="5012A3EA" w:rsidR="004E2F32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19.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9F30" w14:textId="3CF4EF24" w:rsidR="004E2F32" w:rsidRDefault="004E2F32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3 p.d. įgaliojimas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D88B" w14:textId="65974D0A" w:rsidR="004E2F32" w:rsidRDefault="006B249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</w:t>
            </w:r>
          </w:p>
        </w:tc>
      </w:tr>
      <w:tr w:rsidR="004E2F32" w:rsidRPr="005D19EA" w14:paraId="2DDEDEEB" w14:textId="77777777" w:rsidTr="00827C72">
        <w:trPr>
          <w:jc w:val="center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98A4" w14:textId="5C507CBC" w:rsidR="004E2F32" w:rsidRDefault="004E2F3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20.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A6C5" w14:textId="28C70A89" w:rsidR="004E2F32" w:rsidRDefault="004E2F32" w:rsidP="00827C72">
            <w:pPr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3 p.d. ISO sertifikatai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8937" w14:textId="78736E91" w:rsidR="004E2F32" w:rsidRDefault="006B2492" w:rsidP="00827C72">
            <w:pPr>
              <w:jc w:val="center"/>
              <w:rPr>
                <w:rFonts w:ascii="Trebuchet MS" w:eastAsia="Times New Roman" w:hAnsi="Trebuchet MS"/>
                <w:sz w:val="22"/>
                <w:szCs w:val="22"/>
                <w:lang w:val="lt-LT"/>
              </w:rPr>
            </w:pPr>
            <w:r>
              <w:rPr>
                <w:rFonts w:ascii="Trebuchet MS" w:eastAsia="Times New Roman" w:hAnsi="Trebuchet MS"/>
                <w:sz w:val="22"/>
                <w:szCs w:val="22"/>
                <w:lang w:val="lt-LT"/>
              </w:rPr>
              <w:t>4</w:t>
            </w:r>
          </w:p>
        </w:tc>
      </w:tr>
    </w:tbl>
    <w:p w14:paraId="4570BC64" w14:textId="77777777" w:rsidR="005D19EA" w:rsidRPr="005D19EA" w:rsidRDefault="005D19EA" w:rsidP="0063642D">
      <w:pPr>
        <w:tabs>
          <w:tab w:val="left" w:pos="993"/>
        </w:tabs>
        <w:ind w:firstLine="567"/>
        <w:jc w:val="both"/>
        <w:rPr>
          <w:rFonts w:ascii="Trebuchet MS" w:hAnsi="Trebuchet MS"/>
          <w:b/>
          <w:sz w:val="22"/>
          <w:szCs w:val="22"/>
          <w:lang w:val="lt-LT"/>
        </w:rPr>
      </w:pPr>
    </w:p>
    <w:p w14:paraId="13CD08EE" w14:textId="77777777" w:rsidR="003211A2" w:rsidRPr="005D19EA" w:rsidRDefault="003211A2" w:rsidP="0063642D">
      <w:pPr>
        <w:tabs>
          <w:tab w:val="left" w:pos="993"/>
        </w:tabs>
        <w:ind w:firstLine="567"/>
        <w:jc w:val="both"/>
        <w:rPr>
          <w:rFonts w:ascii="Trebuchet MS" w:hAnsi="Trebuchet MS"/>
          <w:color w:val="000000"/>
          <w:sz w:val="22"/>
          <w:szCs w:val="22"/>
          <w:lang w:val="lt-LT"/>
        </w:rPr>
      </w:pPr>
    </w:p>
    <w:p w14:paraId="5BEC64F0" w14:textId="0BAF43F9" w:rsidR="0049622D" w:rsidRPr="005D19EA" w:rsidRDefault="004F20A4" w:rsidP="0063642D">
      <w:pPr>
        <w:pStyle w:val="ListParagraph"/>
        <w:tabs>
          <w:tab w:val="left" w:pos="993"/>
        </w:tabs>
        <w:ind w:left="0" w:firstLine="567"/>
        <w:jc w:val="both"/>
        <w:rPr>
          <w:rFonts w:ascii="Trebuchet MS" w:hAnsi="Trebuchet MS"/>
          <w:sz w:val="22"/>
          <w:szCs w:val="22"/>
          <w:lang w:val="lt-LT"/>
        </w:rPr>
      </w:pPr>
      <w:r w:rsidRPr="005D19EA">
        <w:rPr>
          <w:rFonts w:ascii="Trebuchet MS" w:hAnsi="Trebuchet MS"/>
          <w:sz w:val="22"/>
          <w:szCs w:val="22"/>
          <w:lang w:val="lt-LT"/>
        </w:rPr>
        <w:t>Pasiūlymas galioja iki termino, nustatyto pirkimo dokumentuose.</w:t>
      </w:r>
    </w:p>
    <w:p w14:paraId="03CF0CD8" w14:textId="686F882A" w:rsidR="005B4D9E" w:rsidRPr="005D19EA" w:rsidRDefault="005B4D9E" w:rsidP="0063642D">
      <w:pPr>
        <w:pStyle w:val="ListParagraph"/>
        <w:tabs>
          <w:tab w:val="left" w:pos="993"/>
        </w:tabs>
        <w:ind w:left="0" w:firstLine="567"/>
        <w:jc w:val="both"/>
        <w:rPr>
          <w:rFonts w:ascii="Trebuchet MS" w:hAnsi="Trebuchet MS"/>
          <w:sz w:val="22"/>
          <w:szCs w:val="22"/>
          <w:lang w:val="lt-LT"/>
        </w:rPr>
      </w:pPr>
    </w:p>
    <w:p w14:paraId="19C7993D" w14:textId="194E74CE" w:rsidR="003211A2" w:rsidRPr="005D19EA" w:rsidRDefault="003211A2" w:rsidP="0063642D">
      <w:pPr>
        <w:pStyle w:val="ListParagraph"/>
        <w:tabs>
          <w:tab w:val="left" w:pos="993"/>
        </w:tabs>
        <w:ind w:left="0" w:firstLine="567"/>
        <w:jc w:val="both"/>
        <w:rPr>
          <w:rFonts w:ascii="Trebuchet MS" w:hAnsi="Trebuchet MS"/>
          <w:sz w:val="22"/>
          <w:szCs w:val="22"/>
          <w:lang w:val="lt-LT"/>
        </w:rPr>
      </w:pPr>
    </w:p>
    <w:p w14:paraId="71E3CCCA" w14:textId="4B3445F0" w:rsidR="003211A2" w:rsidRPr="005D19EA" w:rsidRDefault="003211A2" w:rsidP="0063642D">
      <w:pPr>
        <w:pStyle w:val="ListParagraph"/>
        <w:tabs>
          <w:tab w:val="left" w:pos="993"/>
        </w:tabs>
        <w:ind w:left="0" w:firstLine="567"/>
        <w:jc w:val="both"/>
        <w:rPr>
          <w:rFonts w:ascii="Trebuchet MS" w:hAnsi="Trebuchet MS"/>
          <w:sz w:val="22"/>
          <w:szCs w:val="22"/>
          <w:lang w:val="lt-LT"/>
        </w:rPr>
      </w:pPr>
    </w:p>
    <w:p w14:paraId="2F6BD909" w14:textId="77777777" w:rsidR="003211A2" w:rsidRPr="005D19EA" w:rsidRDefault="003211A2" w:rsidP="0063642D">
      <w:pPr>
        <w:pStyle w:val="ListParagraph"/>
        <w:tabs>
          <w:tab w:val="left" w:pos="993"/>
        </w:tabs>
        <w:ind w:left="0" w:firstLine="567"/>
        <w:jc w:val="both"/>
        <w:rPr>
          <w:rFonts w:ascii="Trebuchet MS" w:hAnsi="Trebuchet MS"/>
          <w:sz w:val="22"/>
          <w:szCs w:val="22"/>
          <w:lang w:val="lt-LT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96"/>
        <w:gridCol w:w="604"/>
        <w:gridCol w:w="1980"/>
        <w:gridCol w:w="701"/>
        <w:gridCol w:w="3079"/>
      </w:tblGrid>
      <w:tr w:rsidR="0086197F" w:rsidRPr="005D19EA" w14:paraId="65080005" w14:textId="77777777" w:rsidTr="00283F4E">
        <w:trPr>
          <w:trHeight w:val="285"/>
          <w:jc w:val="center"/>
        </w:trPr>
        <w:tc>
          <w:tcPr>
            <w:tcW w:w="2996" w:type="dxa"/>
          </w:tcPr>
          <w:p w14:paraId="3DB61B9E" w14:textId="699E2BDC" w:rsidR="0086197F" w:rsidRPr="005D19EA" w:rsidRDefault="00283F4E" w:rsidP="00553445">
            <w:pPr>
              <w:pBdr>
                <w:bottom w:val="single" w:sz="4" w:space="1" w:color="auto"/>
              </w:pBdr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Viešųjų pirkimų specialistė</w:t>
            </w:r>
          </w:p>
        </w:tc>
        <w:tc>
          <w:tcPr>
            <w:tcW w:w="604" w:type="dxa"/>
          </w:tcPr>
          <w:p w14:paraId="0E4E4BFA" w14:textId="77777777" w:rsidR="0086197F" w:rsidRPr="005D19EA" w:rsidRDefault="0086197F" w:rsidP="00553445">
            <w:pPr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  <w:tc>
          <w:tcPr>
            <w:tcW w:w="1980" w:type="dxa"/>
          </w:tcPr>
          <w:p w14:paraId="6CC5658C" w14:textId="77777777" w:rsidR="0086197F" w:rsidRPr="005D19EA" w:rsidRDefault="0086197F" w:rsidP="00553445">
            <w:pPr>
              <w:pBdr>
                <w:bottom w:val="single" w:sz="4" w:space="1" w:color="auto"/>
              </w:pBdr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  <w:tc>
          <w:tcPr>
            <w:tcW w:w="701" w:type="dxa"/>
          </w:tcPr>
          <w:p w14:paraId="6BD5A0BF" w14:textId="77777777" w:rsidR="0086197F" w:rsidRPr="005D19EA" w:rsidRDefault="0086197F" w:rsidP="00553445">
            <w:pPr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</w:p>
        </w:tc>
        <w:tc>
          <w:tcPr>
            <w:tcW w:w="3079" w:type="dxa"/>
          </w:tcPr>
          <w:p w14:paraId="7D84A702" w14:textId="711BD564" w:rsidR="0086197F" w:rsidRPr="005D19EA" w:rsidRDefault="00283F4E" w:rsidP="00553445">
            <w:pPr>
              <w:pBdr>
                <w:bottom w:val="single" w:sz="4" w:space="1" w:color="auto"/>
              </w:pBdr>
              <w:jc w:val="center"/>
              <w:rPr>
                <w:rFonts w:ascii="Trebuchet MS" w:hAnsi="Trebuchet MS"/>
                <w:sz w:val="22"/>
                <w:szCs w:val="22"/>
                <w:lang w:val="lt-LT"/>
              </w:rPr>
            </w:pPr>
            <w:r w:rsidRPr="005D19EA">
              <w:rPr>
                <w:rFonts w:ascii="Trebuchet MS" w:hAnsi="Trebuchet MS"/>
                <w:sz w:val="22"/>
                <w:szCs w:val="22"/>
                <w:lang w:val="lt-LT"/>
              </w:rPr>
              <w:t>Lina Baležentytė</w:t>
            </w:r>
          </w:p>
        </w:tc>
      </w:tr>
      <w:tr w:rsidR="0086197F" w:rsidRPr="00956634" w14:paraId="5809A601" w14:textId="77777777" w:rsidTr="00283F4E">
        <w:trPr>
          <w:trHeight w:val="186"/>
          <w:jc w:val="center"/>
        </w:trPr>
        <w:tc>
          <w:tcPr>
            <w:tcW w:w="2996" w:type="dxa"/>
          </w:tcPr>
          <w:p w14:paraId="5CA94330" w14:textId="67F83DA9" w:rsidR="0086197F" w:rsidRPr="00956634" w:rsidRDefault="0086197F" w:rsidP="00553445">
            <w:pPr>
              <w:jc w:val="center"/>
              <w:rPr>
                <w:rFonts w:ascii="Trebuchet MS" w:hAnsi="Trebuchet MS"/>
                <w:sz w:val="18"/>
                <w:szCs w:val="18"/>
                <w:lang w:val="lt-LT"/>
              </w:rPr>
            </w:pPr>
            <w:r w:rsidRPr="00956634">
              <w:rPr>
                <w:rFonts w:ascii="Trebuchet MS" w:hAnsi="Trebuchet MS"/>
                <w:sz w:val="18"/>
                <w:szCs w:val="18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648365CC" w14:textId="77777777" w:rsidR="0086197F" w:rsidRPr="00956634" w:rsidRDefault="0086197F" w:rsidP="00553445">
            <w:pPr>
              <w:jc w:val="center"/>
              <w:rPr>
                <w:rFonts w:ascii="Trebuchet MS" w:hAnsi="Trebuchet MS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</w:tcPr>
          <w:p w14:paraId="1FE52964" w14:textId="766D9BD0" w:rsidR="0086197F" w:rsidRPr="00956634" w:rsidRDefault="0086197F" w:rsidP="00553445">
            <w:pPr>
              <w:jc w:val="center"/>
              <w:rPr>
                <w:rFonts w:ascii="Trebuchet MS" w:hAnsi="Trebuchet MS"/>
                <w:sz w:val="18"/>
                <w:szCs w:val="18"/>
                <w:lang w:val="lt-LT"/>
              </w:rPr>
            </w:pPr>
            <w:r w:rsidRPr="00956634">
              <w:rPr>
                <w:rFonts w:ascii="Trebuchet MS" w:hAnsi="Trebuchet MS"/>
                <w:sz w:val="18"/>
                <w:szCs w:val="18"/>
                <w:lang w:val="lt-LT"/>
              </w:rPr>
              <w:t>(Parašas)</w:t>
            </w:r>
          </w:p>
        </w:tc>
        <w:tc>
          <w:tcPr>
            <w:tcW w:w="701" w:type="dxa"/>
          </w:tcPr>
          <w:p w14:paraId="3571927B" w14:textId="77777777" w:rsidR="0086197F" w:rsidRPr="00956634" w:rsidRDefault="0086197F" w:rsidP="00553445">
            <w:pPr>
              <w:jc w:val="center"/>
              <w:rPr>
                <w:rFonts w:ascii="Trebuchet MS" w:hAnsi="Trebuchet MS"/>
                <w:sz w:val="18"/>
                <w:szCs w:val="18"/>
                <w:lang w:val="lt-LT"/>
              </w:rPr>
            </w:pPr>
          </w:p>
        </w:tc>
        <w:tc>
          <w:tcPr>
            <w:tcW w:w="3079" w:type="dxa"/>
          </w:tcPr>
          <w:p w14:paraId="610D5884" w14:textId="65FF7A03" w:rsidR="0086197F" w:rsidRPr="00956634" w:rsidRDefault="0086197F" w:rsidP="00553445">
            <w:pPr>
              <w:jc w:val="center"/>
              <w:rPr>
                <w:rFonts w:ascii="Trebuchet MS" w:hAnsi="Trebuchet MS"/>
                <w:sz w:val="18"/>
                <w:szCs w:val="18"/>
                <w:lang w:val="lt-LT"/>
              </w:rPr>
            </w:pPr>
            <w:r w:rsidRPr="00956634">
              <w:rPr>
                <w:rFonts w:ascii="Trebuchet MS" w:hAnsi="Trebuchet MS"/>
                <w:sz w:val="18"/>
                <w:szCs w:val="18"/>
                <w:lang w:val="lt-LT"/>
              </w:rPr>
              <w:t>(Vardas ir pavardė)</w:t>
            </w:r>
          </w:p>
        </w:tc>
      </w:tr>
    </w:tbl>
    <w:p w14:paraId="4685EA4E" w14:textId="7657FAFC" w:rsidR="00853822" w:rsidRPr="005D19EA" w:rsidRDefault="00853822" w:rsidP="00553445">
      <w:pPr>
        <w:rPr>
          <w:rFonts w:ascii="Trebuchet MS" w:hAnsi="Trebuchet MS"/>
          <w:sz w:val="22"/>
          <w:szCs w:val="22"/>
          <w:lang w:val="lt-LT"/>
        </w:rPr>
      </w:pPr>
    </w:p>
    <w:sectPr w:rsidR="00853822" w:rsidRPr="005D19EA" w:rsidSect="00456D8D">
      <w:headerReference w:type="default" r:id="rId10"/>
      <w:footerReference w:type="default" r:id="rId11"/>
      <w:pgSz w:w="11900" w:h="16840" w:code="9"/>
      <w:pgMar w:top="2410" w:right="567" w:bottom="1792" w:left="1701" w:header="567" w:footer="187" w:gutter="0"/>
      <w:cols w:space="1296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B57AD2" w14:textId="77777777" w:rsidR="00D50ED7" w:rsidRDefault="00D50ED7">
      <w:r>
        <w:separator/>
      </w:r>
    </w:p>
  </w:endnote>
  <w:endnote w:type="continuationSeparator" w:id="0">
    <w:p w14:paraId="6A30BD5A" w14:textId="77777777" w:rsidR="00D50ED7" w:rsidRDefault="00D5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82910A" w14:textId="77777777" w:rsidR="00796FA8" w:rsidRPr="00A857D5" w:rsidRDefault="00FC1291" w:rsidP="0084234E">
    <w:pPr>
      <w:rPr>
        <w:rFonts w:ascii="Trebuchet MS" w:hAnsi="Trebuchet MS"/>
      </w:rPr>
    </w:pPr>
    <w:r w:rsidRPr="00A857D5">
      <w:rPr>
        <w:noProof/>
      </w:rPr>
      <w:drawing>
        <wp:anchor distT="0" distB="0" distL="114300" distR="114300" simplePos="0" relativeHeight="251658240" behindDoc="1" locked="0" layoutInCell="1" allowOverlap="1" wp14:anchorId="68335872" wp14:editId="14D4F472">
          <wp:simplePos x="0" y="0"/>
          <wp:positionH relativeFrom="column">
            <wp:posOffset>-1116330</wp:posOffset>
          </wp:positionH>
          <wp:positionV relativeFrom="paragraph">
            <wp:posOffset>-2830195</wp:posOffset>
          </wp:positionV>
          <wp:extent cx="7931785" cy="2967355"/>
          <wp:effectExtent l="0" t="0" r="0" b="4445"/>
          <wp:wrapNone/>
          <wp:docPr id="3738" name="Picture 3735" descr="Description: Tiltas_Grey_optim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35" descr="Description: Tiltas_Grey_optim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0291"/>
                  <a:stretch>
                    <a:fillRect/>
                  </a:stretch>
                </pic:blipFill>
                <pic:spPr bwMode="auto">
                  <a:xfrm>
                    <a:off x="0" y="0"/>
                    <a:ext cx="7931785" cy="2967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9639" w:type="dxa"/>
      <w:tblLook w:val="01E0" w:firstRow="1" w:lastRow="1" w:firstColumn="1" w:lastColumn="1" w:noHBand="0" w:noVBand="0"/>
    </w:tblPr>
    <w:tblGrid>
      <w:gridCol w:w="3397"/>
      <w:gridCol w:w="3121"/>
      <w:gridCol w:w="3121"/>
    </w:tblGrid>
    <w:tr w:rsidR="000F162E" w:rsidRPr="00A857D5" w14:paraId="49D731E9" w14:textId="77777777" w:rsidTr="000F162E">
      <w:tc>
        <w:tcPr>
          <w:tcW w:w="1762" w:type="pct"/>
          <w:shd w:val="clear" w:color="auto" w:fill="auto"/>
        </w:tcPr>
        <w:p w14:paraId="00031AA2" w14:textId="77777777" w:rsidR="00C0083B" w:rsidRPr="00A857D5" w:rsidRDefault="000F162E" w:rsidP="00A662CD">
          <w:pPr>
            <w:pStyle w:val="NormalWeb"/>
            <w:spacing w:before="0" w:beforeAutospacing="0" w:after="0"/>
            <w:rPr>
              <w:rFonts w:ascii="Trebuchet MS" w:hAnsi="Trebuchet MS"/>
              <w:color w:val="96989A"/>
              <w:sz w:val="15"/>
              <w:szCs w:val="15"/>
            </w:rPr>
          </w:pPr>
          <w:r w:rsidRPr="00A857D5">
            <w:rPr>
              <w:rFonts w:ascii="Trebuchet MS" w:hAnsi="Trebuchet MS"/>
              <w:color w:val="96989A"/>
              <w:sz w:val="15"/>
              <w:szCs w:val="15"/>
            </w:rPr>
            <w:t xml:space="preserve">Adresas: </w:t>
          </w:r>
        </w:p>
        <w:p w14:paraId="12215ED8" w14:textId="77777777" w:rsidR="00C0083B" w:rsidRPr="00A857D5" w:rsidRDefault="00C0083B" w:rsidP="00A662CD">
          <w:pPr>
            <w:pStyle w:val="NormalWeb"/>
            <w:spacing w:before="0" w:beforeAutospacing="0" w:after="0"/>
            <w:rPr>
              <w:rFonts w:ascii="Trebuchet MS" w:hAnsi="Trebuchet MS"/>
              <w:iCs/>
              <w:color w:val="96989A"/>
              <w:sz w:val="15"/>
              <w:szCs w:val="15"/>
            </w:rPr>
          </w:pPr>
          <w:r w:rsidRPr="00A857D5">
            <w:rPr>
              <w:rFonts w:ascii="Trebuchet MS" w:hAnsi="Trebuchet MS"/>
              <w:iCs/>
              <w:color w:val="96989A"/>
              <w:sz w:val="15"/>
              <w:szCs w:val="15"/>
            </w:rPr>
            <w:t xml:space="preserve">Gėlių g. 2, Avižienių k., Vilniaus raj. sav. </w:t>
          </w:r>
        </w:p>
        <w:p w14:paraId="25403B78" w14:textId="77777777" w:rsidR="000F162E" w:rsidRPr="00A857D5" w:rsidRDefault="00C0083B" w:rsidP="00A662CD">
          <w:pPr>
            <w:pStyle w:val="NormalWeb"/>
            <w:spacing w:before="0" w:beforeAutospacing="0" w:after="0"/>
          </w:pPr>
          <w:r w:rsidRPr="00A857D5">
            <w:rPr>
              <w:rFonts w:ascii="Trebuchet MS" w:hAnsi="Trebuchet MS"/>
              <w:iCs/>
              <w:color w:val="96989A"/>
              <w:sz w:val="15"/>
              <w:szCs w:val="15"/>
            </w:rPr>
            <w:t>LT-14184, Lietuva</w:t>
          </w:r>
          <w:r w:rsidR="000F162E" w:rsidRPr="00A857D5">
            <w:rPr>
              <w:rFonts w:ascii="Trebuchet MS" w:hAnsi="Trebuchet MS"/>
              <w:color w:val="96989A"/>
              <w:sz w:val="15"/>
              <w:szCs w:val="15"/>
            </w:rPr>
            <w:br/>
            <w:t>Įmonės kodas: 111768155</w:t>
          </w:r>
        </w:p>
        <w:p w14:paraId="2C363855" w14:textId="77777777" w:rsidR="000F162E" w:rsidRPr="00A857D5" w:rsidRDefault="000F162E" w:rsidP="00A662CD">
          <w:pPr>
            <w:rPr>
              <w:rFonts w:ascii="Trebuchet MS" w:hAnsi="Trebuchet MS"/>
            </w:rPr>
          </w:pPr>
          <w:r w:rsidRPr="00A857D5">
            <w:rPr>
              <w:rFonts w:ascii="Trebuchet MS" w:hAnsi="Trebuchet MS"/>
              <w:color w:val="96989A"/>
              <w:sz w:val="15"/>
              <w:szCs w:val="15"/>
            </w:rPr>
            <w:t xml:space="preserve">PVM </w:t>
          </w:r>
          <w:proofErr w:type="spellStart"/>
          <w:r w:rsidRPr="00A857D5">
            <w:rPr>
              <w:rFonts w:ascii="Trebuchet MS" w:hAnsi="Trebuchet MS"/>
              <w:color w:val="96989A"/>
              <w:sz w:val="15"/>
              <w:szCs w:val="15"/>
            </w:rPr>
            <w:t>mok</w:t>
          </w:r>
          <w:proofErr w:type="spellEnd"/>
          <w:r w:rsidRPr="00A857D5">
            <w:rPr>
              <w:rFonts w:ascii="Trebuchet MS" w:hAnsi="Trebuchet MS"/>
              <w:color w:val="96989A"/>
              <w:sz w:val="15"/>
              <w:szCs w:val="15"/>
            </w:rPr>
            <w:t xml:space="preserve">. </w:t>
          </w:r>
          <w:proofErr w:type="spellStart"/>
          <w:r w:rsidRPr="00A857D5">
            <w:rPr>
              <w:rFonts w:ascii="Trebuchet MS" w:hAnsi="Trebuchet MS"/>
              <w:color w:val="96989A"/>
              <w:sz w:val="15"/>
              <w:szCs w:val="15"/>
            </w:rPr>
            <w:t>kodas</w:t>
          </w:r>
          <w:proofErr w:type="spellEnd"/>
          <w:r w:rsidRPr="00A857D5">
            <w:rPr>
              <w:rFonts w:ascii="Trebuchet MS" w:hAnsi="Trebuchet MS"/>
              <w:color w:val="96989A"/>
              <w:sz w:val="15"/>
              <w:szCs w:val="15"/>
            </w:rPr>
            <w:t>: LT117681515</w:t>
          </w:r>
        </w:p>
      </w:tc>
      <w:tc>
        <w:tcPr>
          <w:tcW w:w="1619" w:type="pct"/>
          <w:shd w:val="clear" w:color="auto" w:fill="auto"/>
        </w:tcPr>
        <w:p w14:paraId="371BECE2" w14:textId="77777777" w:rsidR="000F162E" w:rsidRPr="00A857D5" w:rsidRDefault="000F162E" w:rsidP="00A662CD">
          <w:pPr>
            <w:pStyle w:val="NormalWeb"/>
            <w:spacing w:before="0" w:beforeAutospacing="0" w:after="0"/>
          </w:pPr>
          <w:r w:rsidRPr="00A857D5">
            <w:rPr>
              <w:rFonts w:ascii="Trebuchet MS" w:hAnsi="Trebuchet MS"/>
              <w:color w:val="96989A"/>
              <w:sz w:val="15"/>
              <w:szCs w:val="15"/>
            </w:rPr>
            <w:t>Bankai:</w:t>
          </w:r>
          <w:r w:rsidRPr="00A857D5">
            <w:rPr>
              <w:rFonts w:ascii="Trebuchet MS" w:hAnsi="Trebuchet MS"/>
              <w:color w:val="96989A"/>
              <w:sz w:val="15"/>
              <w:szCs w:val="15"/>
            </w:rPr>
            <w:br/>
            <w:t>Nordea Bank Finland Plc Lietuvos skyrius</w:t>
          </w:r>
        </w:p>
        <w:p w14:paraId="455B6DAF" w14:textId="77777777" w:rsidR="000F162E" w:rsidRPr="00A857D5" w:rsidRDefault="000F162E" w:rsidP="00A662CD">
          <w:pPr>
            <w:pStyle w:val="NormalWeb"/>
            <w:spacing w:before="0" w:beforeAutospacing="0" w:after="0"/>
            <w:rPr>
              <w:rFonts w:ascii="Trebuchet MS" w:hAnsi="Trebuchet MS"/>
              <w:color w:val="96989A"/>
              <w:sz w:val="15"/>
              <w:szCs w:val="15"/>
            </w:rPr>
          </w:pPr>
          <w:r w:rsidRPr="00A857D5">
            <w:rPr>
              <w:rFonts w:ascii="Trebuchet MS" w:hAnsi="Trebuchet MS"/>
              <w:color w:val="96989A"/>
              <w:sz w:val="15"/>
              <w:szCs w:val="15"/>
            </w:rPr>
            <w:t>A/s: LT492140030002131892</w:t>
          </w:r>
        </w:p>
        <w:p w14:paraId="5F8BB0FB" w14:textId="77777777" w:rsidR="000F162E" w:rsidRPr="00A857D5" w:rsidRDefault="000F162E" w:rsidP="00A662CD">
          <w:pPr>
            <w:pStyle w:val="NormalWeb"/>
            <w:spacing w:before="0" w:beforeAutospacing="0" w:after="0"/>
          </w:pPr>
          <w:r w:rsidRPr="00A857D5">
            <w:rPr>
              <w:rFonts w:ascii="Trebuchet MS" w:hAnsi="Trebuchet MS"/>
              <w:color w:val="96989A"/>
              <w:sz w:val="15"/>
              <w:szCs w:val="15"/>
            </w:rPr>
            <w:t>AB Swedbank, 73000</w:t>
          </w:r>
        </w:p>
        <w:p w14:paraId="0D11884B" w14:textId="77777777" w:rsidR="000F162E" w:rsidRPr="00A857D5" w:rsidRDefault="000F162E" w:rsidP="00A662CD">
          <w:pPr>
            <w:pStyle w:val="NormalWeb"/>
            <w:spacing w:before="0" w:beforeAutospacing="0" w:after="0"/>
          </w:pPr>
          <w:r w:rsidRPr="00A857D5">
            <w:rPr>
              <w:rFonts w:ascii="Trebuchet MS" w:hAnsi="Trebuchet MS"/>
              <w:color w:val="96989A"/>
              <w:sz w:val="15"/>
              <w:szCs w:val="15"/>
            </w:rPr>
            <w:t>A/s: LT577300010071982536</w:t>
          </w:r>
        </w:p>
      </w:tc>
      <w:tc>
        <w:tcPr>
          <w:tcW w:w="1619" w:type="pct"/>
          <w:shd w:val="clear" w:color="auto" w:fill="auto"/>
        </w:tcPr>
        <w:p w14:paraId="74A6696E" w14:textId="77777777" w:rsidR="000F162E" w:rsidRPr="00A857D5" w:rsidRDefault="000F162E" w:rsidP="00A472BF">
          <w:pPr>
            <w:pStyle w:val="NormalWeb"/>
            <w:spacing w:before="0" w:beforeAutospacing="0" w:after="0"/>
          </w:pPr>
          <w:r w:rsidRPr="00A857D5">
            <w:rPr>
              <w:rFonts w:ascii="Trebuchet MS" w:hAnsi="Trebuchet MS"/>
              <w:color w:val="96989A"/>
              <w:sz w:val="15"/>
              <w:szCs w:val="15"/>
            </w:rPr>
            <w:t>Darbo laikas:</w:t>
          </w:r>
        </w:p>
        <w:p w14:paraId="2F27860A" w14:textId="77777777" w:rsidR="000F162E" w:rsidRPr="00A857D5" w:rsidRDefault="000F162E" w:rsidP="00A472BF">
          <w:pPr>
            <w:pStyle w:val="NormalWeb"/>
            <w:spacing w:before="0" w:beforeAutospacing="0" w:after="0"/>
          </w:pPr>
          <w:r w:rsidRPr="00A857D5">
            <w:rPr>
              <w:rFonts w:ascii="Trebuchet MS" w:hAnsi="Trebuchet MS"/>
              <w:color w:val="96989A"/>
              <w:sz w:val="15"/>
              <w:szCs w:val="15"/>
            </w:rPr>
            <w:t>I-IV 8.00-17.00, V- 8.00-16.00</w:t>
          </w:r>
        </w:p>
        <w:p w14:paraId="1A4E08D3" w14:textId="77777777" w:rsidR="000F162E" w:rsidRPr="00A857D5" w:rsidRDefault="000F162E" w:rsidP="00A472BF">
          <w:pPr>
            <w:pStyle w:val="NormalWeb"/>
            <w:spacing w:before="0" w:beforeAutospacing="0" w:after="0"/>
          </w:pPr>
          <w:r w:rsidRPr="00A857D5">
            <w:rPr>
              <w:rFonts w:ascii="Trebuchet MS" w:hAnsi="Trebuchet MS"/>
              <w:color w:val="96989A"/>
              <w:sz w:val="15"/>
              <w:szCs w:val="15"/>
            </w:rPr>
            <w:t xml:space="preserve">El. paštas: </w:t>
          </w:r>
          <w:r w:rsidRPr="00A857D5">
            <w:rPr>
              <w:rFonts w:ascii="Trebuchet MS" w:hAnsi="Trebuchet MS"/>
              <w:color w:val="999999"/>
              <w:sz w:val="15"/>
              <w:szCs w:val="15"/>
            </w:rPr>
            <w:t>info@diamedica.lt</w:t>
          </w:r>
        </w:p>
        <w:p w14:paraId="3EB53C4D" w14:textId="77777777" w:rsidR="000F162E" w:rsidRPr="00A857D5" w:rsidRDefault="000F162E" w:rsidP="00754781">
          <w:pPr>
            <w:rPr>
              <w:rFonts w:ascii="Trebuchet MS" w:hAnsi="Trebuchet MS"/>
            </w:rPr>
          </w:pPr>
          <w:proofErr w:type="spellStart"/>
          <w:r w:rsidRPr="00A857D5">
            <w:rPr>
              <w:rFonts w:ascii="Trebuchet MS" w:hAnsi="Trebuchet MS"/>
              <w:color w:val="96989A"/>
              <w:sz w:val="15"/>
              <w:szCs w:val="15"/>
            </w:rPr>
            <w:t>Tinklalapis</w:t>
          </w:r>
          <w:proofErr w:type="spellEnd"/>
          <w:r w:rsidRPr="00A857D5">
            <w:rPr>
              <w:rFonts w:ascii="Trebuchet MS" w:hAnsi="Trebuchet MS"/>
              <w:color w:val="96989A"/>
              <w:sz w:val="15"/>
              <w:szCs w:val="15"/>
            </w:rPr>
            <w:t>: www</w:t>
          </w:r>
          <w:r w:rsidRPr="00A857D5">
            <w:rPr>
              <w:rFonts w:ascii="Trebuchet MS" w:hAnsi="Trebuchet MS"/>
              <w:color w:val="999999"/>
              <w:sz w:val="15"/>
              <w:szCs w:val="15"/>
            </w:rPr>
            <w:t>.diamedica.lt</w:t>
          </w:r>
        </w:p>
      </w:tc>
    </w:tr>
  </w:tbl>
  <w:p w14:paraId="5FA28C9D" w14:textId="77777777" w:rsidR="00796FA8" w:rsidRPr="00A857D5" w:rsidRDefault="00C0083B" w:rsidP="0084234E">
    <w:pPr>
      <w:widowControl w:val="0"/>
      <w:autoSpaceDE w:val="0"/>
      <w:autoSpaceDN w:val="0"/>
      <w:adjustRightInd w:val="0"/>
      <w:rPr>
        <w:rFonts w:ascii="Trebuchet MS" w:hAnsi="Trebuchet MS"/>
      </w:rPr>
    </w:pPr>
    <w:r w:rsidRPr="00A857D5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8B26386" wp14:editId="7EA0E8AA">
              <wp:simplePos x="0" y="0"/>
              <wp:positionH relativeFrom="page">
                <wp:posOffset>4445</wp:posOffset>
              </wp:positionH>
              <wp:positionV relativeFrom="page">
                <wp:posOffset>10429240</wp:posOffset>
              </wp:positionV>
              <wp:extent cx="7555230" cy="279400"/>
              <wp:effectExtent l="0" t="0" r="0" b="0"/>
              <wp:wrapNone/>
              <wp:docPr id="1" name="Rectangle 37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55230" cy="279400"/>
                      </a:xfrm>
                      <a:prstGeom prst="rect">
                        <a:avLst/>
                      </a:prstGeom>
                      <a:solidFill>
                        <a:srgbClr val="EF594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274576A3" id="Rectangle 3731" o:spid="_x0000_s1026" style="position:absolute;margin-left:.35pt;margin-top:821.2pt;width:594.9pt;height:22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" fillcolor="#ef5941" stroked="f">
              <v:path arrowok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31461F" w14:textId="77777777" w:rsidR="00D50ED7" w:rsidRDefault="00D50ED7">
      <w:r>
        <w:separator/>
      </w:r>
    </w:p>
  </w:footnote>
  <w:footnote w:type="continuationSeparator" w:id="0">
    <w:p w14:paraId="45DAF031" w14:textId="77777777" w:rsidR="00D50ED7" w:rsidRDefault="00D50E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0A6D9" w14:textId="77777777" w:rsidR="00796FA8" w:rsidRDefault="00796FA8" w:rsidP="0084234E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  <w:p w14:paraId="304D8915" w14:textId="77777777" w:rsidR="00796FA8" w:rsidRDefault="00FC1291" w:rsidP="0084234E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8D695D8" wp14:editId="7B3F49F2">
          <wp:simplePos x="0" y="0"/>
          <wp:positionH relativeFrom="column">
            <wp:posOffset>0</wp:posOffset>
          </wp:positionH>
          <wp:positionV relativeFrom="paragraph">
            <wp:posOffset>75565</wp:posOffset>
          </wp:positionV>
          <wp:extent cx="1609725" cy="619125"/>
          <wp:effectExtent l="0" t="0" r="9525" b="9525"/>
          <wp:wrapNone/>
          <wp:docPr id="3740" name="Picture 3736" descr="Description: Diamedica logo614x2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736" descr="Description: Diamedica logo614x23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990B196" w14:textId="77777777" w:rsidR="00F70390" w:rsidRDefault="00F70390" w:rsidP="0084234E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  <w:p w14:paraId="2EF9A1DB" w14:textId="77777777" w:rsidR="00852FF2" w:rsidRDefault="00852FF2" w:rsidP="0084234E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  <w:p w14:paraId="39C32AA5" w14:textId="77777777" w:rsidR="00852FF2" w:rsidRDefault="00852FF2" w:rsidP="0084234E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  <w:p w14:paraId="0F47DEDA" w14:textId="77777777" w:rsidR="00796FA8" w:rsidRPr="00F37562" w:rsidRDefault="00C0083B" w:rsidP="0084234E">
    <w:pPr>
      <w:widowControl w:val="0"/>
      <w:autoSpaceDE w:val="0"/>
      <w:autoSpaceDN w:val="0"/>
      <w:adjustRightInd w:val="0"/>
      <w:spacing w:line="271" w:lineRule="exact"/>
      <w:jc w:val="right"/>
      <w:outlineLvl w:val="0"/>
      <w:rPr>
        <w:rFonts w:ascii="Trebuchet MS" w:hAnsi="Trebuchet MS"/>
        <w:color w:val="000000"/>
        <w:sz w:val="20"/>
        <w:szCs w:val="20"/>
        <w:lang w:val="lt-LT"/>
      </w:rPr>
    </w:pPr>
    <w:r w:rsidRPr="00F37562">
      <w:rPr>
        <w:noProof/>
      </w:rPr>
      <mc:AlternateContent>
        <mc:Choice Requires="wps">
          <w:drawing>
            <wp:anchor distT="4294967294" distB="4294967294" distL="114300" distR="114300" simplePos="0" relativeHeight="251656192" behindDoc="1" locked="0" layoutInCell="0" allowOverlap="1" wp14:anchorId="4604B7E2" wp14:editId="3E0F3364">
              <wp:simplePos x="0" y="0"/>
              <wp:positionH relativeFrom="page">
                <wp:align>center</wp:align>
              </wp:positionH>
              <wp:positionV relativeFrom="paragraph">
                <wp:posOffset>347979</wp:posOffset>
              </wp:positionV>
              <wp:extent cx="7884160" cy="0"/>
              <wp:effectExtent l="0" t="0" r="0" b="0"/>
              <wp:wrapNone/>
              <wp:docPr id="2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884160" cy="0"/>
                      </a:xfrm>
                      <a:custGeom>
                        <a:avLst/>
                        <a:gdLst>
                          <a:gd name="T0" fmla="*/ 0 w 10878"/>
                          <a:gd name="T1" fmla="*/ 10878 w 10878"/>
                        </a:gdLst>
                        <a:ahLst/>
                        <a:cxnLst>
                          <a:cxn ang="0">
                            <a:pos x="T0" y="0"/>
                          </a:cxn>
                          <a:cxn ang="0">
                            <a:pos x="T1" y="0"/>
                          </a:cxn>
                        </a:cxnLst>
                        <a:rect l="0" t="0" r="r" b="b"/>
                        <a:pathLst>
                          <a:path w="10878">
                            <a:moveTo>
                              <a:pt x="0" y="0"/>
                            </a:moveTo>
                            <a:lnTo>
                              <a:pt x="10878" y="0"/>
                            </a:lnTo>
                          </a:path>
                        </a:pathLst>
                      </a:custGeom>
                      <a:noFill/>
                      <a:ln w="3175">
                        <a:solidFill>
                          <a:srgbClr val="A8AAA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AB741D0" id="Freeform 2" o:spid="_x0000_s1026" style="position:absolute;margin-left:0;margin-top:27.4pt;width:620.8pt;height:0;z-index:-251660288;visibility:visible;mso-wrap-style:square;mso-width-percent:0;mso-height-percent:0;mso-wrap-distance-left:9pt;mso-wrap-distance-top:-6e-5mm;mso-wrap-distance-right:9pt;mso-wrap-distance-bottom:-6e-5mm;mso-position-horizontal:center;mso-position-horizontal-relative:page;mso-position-vertical:absolute;mso-position-vertical-relative:text;mso-width-percent:0;mso-height-percent:0;mso-width-relative:page;mso-height-relative:page;v-text-anchor:top" coordsize="10878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" o:allowincell="f" path="m,l10878,e" filled="f" strokecolor="#a8aaad" strokeweight=".25pt">
              <v:path arrowok="t" o:connecttype="custom" o:connectlocs="0,0;7884160,0" o:connectangles="0,0"/>
              <w10:wrap anchorx="page"/>
            </v:shape>
          </w:pict>
        </mc:Fallback>
      </mc:AlternateContent>
    </w:r>
    <w:r w:rsidR="00796FA8" w:rsidRPr="00F37562">
      <w:rPr>
        <w:rFonts w:ascii="Trebuchet MS" w:hAnsi="Trebuchet MS"/>
        <w:i/>
        <w:iCs/>
        <w:color w:val="96989A"/>
        <w:position w:val="-1"/>
        <w:lang w:val="lt-LT"/>
      </w:rPr>
      <w:t>Jūsų</w:t>
    </w:r>
    <w:r w:rsidR="00796FA8" w:rsidRPr="00F37562">
      <w:rPr>
        <w:rFonts w:ascii="Trebuchet MS" w:hAnsi="Trebuchet MS"/>
        <w:i/>
        <w:iCs/>
        <w:color w:val="96989A"/>
        <w:spacing w:val="-10"/>
        <w:position w:val="-1"/>
        <w:lang w:val="lt-LT"/>
      </w:rPr>
      <w:t xml:space="preserve"> </w:t>
    </w:r>
    <w:r w:rsidR="00796FA8" w:rsidRPr="00F37562">
      <w:rPr>
        <w:rFonts w:ascii="Trebuchet MS" w:hAnsi="Trebuchet MS"/>
        <w:i/>
        <w:iCs/>
        <w:color w:val="96989A"/>
        <w:position w:val="-1"/>
        <w:lang w:val="lt-LT"/>
      </w:rPr>
      <w:t xml:space="preserve">tiltas į geresnę diagnostiką </w:t>
    </w:r>
  </w:p>
  <w:p w14:paraId="533CFBAE" w14:textId="77777777" w:rsidR="00796FA8" w:rsidRDefault="00796FA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16CC3A7C"/>
    <w:multiLevelType w:val="multilevel"/>
    <w:tmpl w:val="BCDCF3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AF60652"/>
    <w:multiLevelType w:val="hybridMultilevel"/>
    <w:tmpl w:val="A1FE00D4"/>
    <w:lvl w:ilvl="0" w:tplc="3FB443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0AA54D0"/>
    <w:multiLevelType w:val="multilevel"/>
    <w:tmpl w:val="BCDCF3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7A0598E"/>
    <w:multiLevelType w:val="hybridMultilevel"/>
    <w:tmpl w:val="A9189EE0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434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797"/>
        </w:tabs>
        <w:ind w:left="79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517"/>
        </w:tabs>
        <w:ind w:left="151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117"/>
        </w:tabs>
        <w:ind w:left="511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  <w:rPr>
        <w:rFonts w:cs="Times New Roman"/>
      </w:rPr>
    </w:lvl>
  </w:abstractNum>
  <w:abstractNum w:abstractNumId="6">
    <w:nsid w:val="35EB3DA2"/>
    <w:multiLevelType w:val="hybridMultilevel"/>
    <w:tmpl w:val="FD4A912A"/>
    <w:lvl w:ilvl="0" w:tplc="85AA520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88A52C4"/>
    <w:multiLevelType w:val="hybridMultilevel"/>
    <w:tmpl w:val="A1FE00D4"/>
    <w:lvl w:ilvl="0" w:tplc="3FB443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00C1096"/>
    <w:multiLevelType w:val="hybridMultilevel"/>
    <w:tmpl w:val="03B8EF2E"/>
    <w:lvl w:ilvl="0" w:tplc="621C49AE">
      <w:start w:val="1"/>
      <w:numFmt w:val="decimal"/>
      <w:lvlText w:val="%1."/>
      <w:lvlJc w:val="left"/>
      <w:pPr>
        <w:ind w:left="1287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2607FAC"/>
    <w:multiLevelType w:val="hybridMultilevel"/>
    <w:tmpl w:val="6BA65C4A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53EB2005"/>
    <w:multiLevelType w:val="multilevel"/>
    <w:tmpl w:val="AC945AB6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83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1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5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2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6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3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75" w:hanging="1800"/>
      </w:pPr>
      <w:rPr>
        <w:rFonts w:cs="Times New Roman" w:hint="default"/>
      </w:rPr>
    </w:lvl>
  </w:abstractNum>
  <w:abstractNum w:abstractNumId="11">
    <w:nsid w:val="561D5173"/>
    <w:multiLevelType w:val="multilevel"/>
    <w:tmpl w:val="BCDCF38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6EB67AB1"/>
    <w:multiLevelType w:val="hybridMultilevel"/>
    <w:tmpl w:val="1402D39C"/>
    <w:lvl w:ilvl="0" w:tplc="F38CC9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C721A6"/>
    <w:multiLevelType w:val="hybridMultilevel"/>
    <w:tmpl w:val="E7D6BCCC"/>
    <w:lvl w:ilvl="0" w:tplc="8ECA778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13"/>
  </w:num>
  <w:num w:numId="10">
    <w:abstractNumId w:val="0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97F"/>
    <w:rsid w:val="00002CC7"/>
    <w:rsid w:val="0001009C"/>
    <w:rsid w:val="00010261"/>
    <w:rsid w:val="000139DC"/>
    <w:rsid w:val="0002092D"/>
    <w:rsid w:val="0002545E"/>
    <w:rsid w:val="00035799"/>
    <w:rsid w:val="000437ED"/>
    <w:rsid w:val="000439D6"/>
    <w:rsid w:val="00045301"/>
    <w:rsid w:val="00046B1D"/>
    <w:rsid w:val="000474F4"/>
    <w:rsid w:val="000518FD"/>
    <w:rsid w:val="000645BA"/>
    <w:rsid w:val="00065C64"/>
    <w:rsid w:val="000839DC"/>
    <w:rsid w:val="00084782"/>
    <w:rsid w:val="0008512E"/>
    <w:rsid w:val="00094A5D"/>
    <w:rsid w:val="000A665D"/>
    <w:rsid w:val="000B08D2"/>
    <w:rsid w:val="000C6609"/>
    <w:rsid w:val="000D1675"/>
    <w:rsid w:val="000D736F"/>
    <w:rsid w:val="000E0A4E"/>
    <w:rsid w:val="000E21D0"/>
    <w:rsid w:val="000E27D0"/>
    <w:rsid w:val="000E42D9"/>
    <w:rsid w:val="000F162E"/>
    <w:rsid w:val="000F5C3C"/>
    <w:rsid w:val="000F6AC7"/>
    <w:rsid w:val="000F72CB"/>
    <w:rsid w:val="000F79DC"/>
    <w:rsid w:val="00101712"/>
    <w:rsid w:val="00102754"/>
    <w:rsid w:val="00102F58"/>
    <w:rsid w:val="00112272"/>
    <w:rsid w:val="0011275C"/>
    <w:rsid w:val="00115EEB"/>
    <w:rsid w:val="0011792B"/>
    <w:rsid w:val="001222E5"/>
    <w:rsid w:val="001244BD"/>
    <w:rsid w:val="00134A94"/>
    <w:rsid w:val="00137A87"/>
    <w:rsid w:val="0014361D"/>
    <w:rsid w:val="00146D40"/>
    <w:rsid w:val="00151E04"/>
    <w:rsid w:val="00167257"/>
    <w:rsid w:val="00171C81"/>
    <w:rsid w:val="001721E9"/>
    <w:rsid w:val="001726C7"/>
    <w:rsid w:val="001745F2"/>
    <w:rsid w:val="00177591"/>
    <w:rsid w:val="00181895"/>
    <w:rsid w:val="00194785"/>
    <w:rsid w:val="00195D33"/>
    <w:rsid w:val="001964FB"/>
    <w:rsid w:val="00196E44"/>
    <w:rsid w:val="001A25A4"/>
    <w:rsid w:val="001A6812"/>
    <w:rsid w:val="001C0FEC"/>
    <w:rsid w:val="001C2501"/>
    <w:rsid w:val="001C478E"/>
    <w:rsid w:val="001D2623"/>
    <w:rsid w:val="001D672B"/>
    <w:rsid w:val="001D7A41"/>
    <w:rsid w:val="001E0155"/>
    <w:rsid w:val="001E05A7"/>
    <w:rsid w:val="001F0569"/>
    <w:rsid w:val="001F2D1E"/>
    <w:rsid w:val="001F7F14"/>
    <w:rsid w:val="002001F0"/>
    <w:rsid w:val="00200ABC"/>
    <w:rsid w:val="002035FA"/>
    <w:rsid w:val="00204CEC"/>
    <w:rsid w:val="0021046D"/>
    <w:rsid w:val="00210628"/>
    <w:rsid w:val="00216451"/>
    <w:rsid w:val="00220959"/>
    <w:rsid w:val="00225486"/>
    <w:rsid w:val="00230441"/>
    <w:rsid w:val="0023488A"/>
    <w:rsid w:val="002455DB"/>
    <w:rsid w:val="002457AD"/>
    <w:rsid w:val="00251B83"/>
    <w:rsid w:val="00254311"/>
    <w:rsid w:val="002637A5"/>
    <w:rsid w:val="002641DB"/>
    <w:rsid w:val="00264B41"/>
    <w:rsid w:val="00265560"/>
    <w:rsid w:val="002657DA"/>
    <w:rsid w:val="00266111"/>
    <w:rsid w:val="002701C3"/>
    <w:rsid w:val="002727D5"/>
    <w:rsid w:val="00283F4E"/>
    <w:rsid w:val="00287EEA"/>
    <w:rsid w:val="002948C3"/>
    <w:rsid w:val="002949F8"/>
    <w:rsid w:val="00294BBC"/>
    <w:rsid w:val="002953CE"/>
    <w:rsid w:val="002960CD"/>
    <w:rsid w:val="002A6225"/>
    <w:rsid w:val="002A631E"/>
    <w:rsid w:val="002A7FE3"/>
    <w:rsid w:val="002B0177"/>
    <w:rsid w:val="002B0B3D"/>
    <w:rsid w:val="002B7799"/>
    <w:rsid w:val="002B7B99"/>
    <w:rsid w:val="002C16E0"/>
    <w:rsid w:val="002C4824"/>
    <w:rsid w:val="002C5B2F"/>
    <w:rsid w:val="002D0EF6"/>
    <w:rsid w:val="002D1BE1"/>
    <w:rsid w:val="002D4A56"/>
    <w:rsid w:val="002D4C46"/>
    <w:rsid w:val="002D6D3D"/>
    <w:rsid w:val="002E0401"/>
    <w:rsid w:val="002F6084"/>
    <w:rsid w:val="002F7D01"/>
    <w:rsid w:val="0030203B"/>
    <w:rsid w:val="003021EB"/>
    <w:rsid w:val="003028A7"/>
    <w:rsid w:val="00305FD2"/>
    <w:rsid w:val="003067B9"/>
    <w:rsid w:val="00310629"/>
    <w:rsid w:val="00311507"/>
    <w:rsid w:val="003211A2"/>
    <w:rsid w:val="003270EB"/>
    <w:rsid w:val="00330D08"/>
    <w:rsid w:val="00335C5A"/>
    <w:rsid w:val="003363C4"/>
    <w:rsid w:val="00337B6D"/>
    <w:rsid w:val="003409B9"/>
    <w:rsid w:val="003479F6"/>
    <w:rsid w:val="00352D77"/>
    <w:rsid w:val="00352FF0"/>
    <w:rsid w:val="00354941"/>
    <w:rsid w:val="0035703F"/>
    <w:rsid w:val="00357D28"/>
    <w:rsid w:val="00361C0E"/>
    <w:rsid w:val="00373C1B"/>
    <w:rsid w:val="00381ACA"/>
    <w:rsid w:val="00384408"/>
    <w:rsid w:val="003940D2"/>
    <w:rsid w:val="003956FF"/>
    <w:rsid w:val="00395794"/>
    <w:rsid w:val="00395C51"/>
    <w:rsid w:val="003979CD"/>
    <w:rsid w:val="003A01C9"/>
    <w:rsid w:val="003A0DAE"/>
    <w:rsid w:val="003A1248"/>
    <w:rsid w:val="003A3876"/>
    <w:rsid w:val="003A6913"/>
    <w:rsid w:val="003A703B"/>
    <w:rsid w:val="003B20D5"/>
    <w:rsid w:val="003B4EA1"/>
    <w:rsid w:val="003B5CE6"/>
    <w:rsid w:val="003C3E2E"/>
    <w:rsid w:val="003C506B"/>
    <w:rsid w:val="003C61DA"/>
    <w:rsid w:val="003C6944"/>
    <w:rsid w:val="003D24B2"/>
    <w:rsid w:val="003D38A2"/>
    <w:rsid w:val="003D4888"/>
    <w:rsid w:val="003E51E1"/>
    <w:rsid w:val="003F1ECB"/>
    <w:rsid w:val="003F1F84"/>
    <w:rsid w:val="003F2A29"/>
    <w:rsid w:val="00402D86"/>
    <w:rsid w:val="00407A24"/>
    <w:rsid w:val="00415F05"/>
    <w:rsid w:val="004179F7"/>
    <w:rsid w:val="00423559"/>
    <w:rsid w:val="00426023"/>
    <w:rsid w:val="00426765"/>
    <w:rsid w:val="00426CC0"/>
    <w:rsid w:val="004279C4"/>
    <w:rsid w:val="0044088A"/>
    <w:rsid w:val="004421D8"/>
    <w:rsid w:val="004477FE"/>
    <w:rsid w:val="00453608"/>
    <w:rsid w:val="004537F9"/>
    <w:rsid w:val="004568D9"/>
    <w:rsid w:val="00456D8D"/>
    <w:rsid w:val="00460DD5"/>
    <w:rsid w:val="00463849"/>
    <w:rsid w:val="00463AC6"/>
    <w:rsid w:val="00464559"/>
    <w:rsid w:val="00474A05"/>
    <w:rsid w:val="00475C4D"/>
    <w:rsid w:val="00476E0F"/>
    <w:rsid w:val="00490AD2"/>
    <w:rsid w:val="0049622D"/>
    <w:rsid w:val="004974B5"/>
    <w:rsid w:val="004A16D3"/>
    <w:rsid w:val="004A4234"/>
    <w:rsid w:val="004A63A1"/>
    <w:rsid w:val="004A7454"/>
    <w:rsid w:val="004B0F21"/>
    <w:rsid w:val="004B1828"/>
    <w:rsid w:val="004B2EBE"/>
    <w:rsid w:val="004C0DCC"/>
    <w:rsid w:val="004C1A08"/>
    <w:rsid w:val="004D0ECA"/>
    <w:rsid w:val="004D2ACE"/>
    <w:rsid w:val="004D65ED"/>
    <w:rsid w:val="004E102C"/>
    <w:rsid w:val="004E14EA"/>
    <w:rsid w:val="004E29E8"/>
    <w:rsid w:val="004E2F32"/>
    <w:rsid w:val="004E3BBB"/>
    <w:rsid w:val="004F12C0"/>
    <w:rsid w:val="004F20A4"/>
    <w:rsid w:val="004F611A"/>
    <w:rsid w:val="004F6222"/>
    <w:rsid w:val="005005F4"/>
    <w:rsid w:val="0050170B"/>
    <w:rsid w:val="00510A79"/>
    <w:rsid w:val="00514FFB"/>
    <w:rsid w:val="00515756"/>
    <w:rsid w:val="005211E2"/>
    <w:rsid w:val="00522878"/>
    <w:rsid w:val="00525A74"/>
    <w:rsid w:val="00525A99"/>
    <w:rsid w:val="00532448"/>
    <w:rsid w:val="00536309"/>
    <w:rsid w:val="00540FD1"/>
    <w:rsid w:val="005426A0"/>
    <w:rsid w:val="00552916"/>
    <w:rsid w:val="00553445"/>
    <w:rsid w:val="005607DC"/>
    <w:rsid w:val="00561E53"/>
    <w:rsid w:val="00564F26"/>
    <w:rsid w:val="00572528"/>
    <w:rsid w:val="00573494"/>
    <w:rsid w:val="0057726E"/>
    <w:rsid w:val="005854AE"/>
    <w:rsid w:val="00590A35"/>
    <w:rsid w:val="00592A0B"/>
    <w:rsid w:val="005A5A9D"/>
    <w:rsid w:val="005B366F"/>
    <w:rsid w:val="005B4D9E"/>
    <w:rsid w:val="005B5C51"/>
    <w:rsid w:val="005B74F2"/>
    <w:rsid w:val="005C66EF"/>
    <w:rsid w:val="005D19EA"/>
    <w:rsid w:val="005D377F"/>
    <w:rsid w:val="005D593F"/>
    <w:rsid w:val="005D7C1F"/>
    <w:rsid w:val="005E1565"/>
    <w:rsid w:val="005E4DD6"/>
    <w:rsid w:val="005E5D74"/>
    <w:rsid w:val="005E6833"/>
    <w:rsid w:val="005E6D23"/>
    <w:rsid w:val="005F0DC9"/>
    <w:rsid w:val="005F1D82"/>
    <w:rsid w:val="005F20C1"/>
    <w:rsid w:val="005F29CB"/>
    <w:rsid w:val="005F4D4E"/>
    <w:rsid w:val="00601DFE"/>
    <w:rsid w:val="00602DE0"/>
    <w:rsid w:val="006042D1"/>
    <w:rsid w:val="006050C4"/>
    <w:rsid w:val="00612080"/>
    <w:rsid w:val="006124C2"/>
    <w:rsid w:val="006125FF"/>
    <w:rsid w:val="00615B2D"/>
    <w:rsid w:val="006160A8"/>
    <w:rsid w:val="0061610E"/>
    <w:rsid w:val="006205AC"/>
    <w:rsid w:val="00621E57"/>
    <w:rsid w:val="00630AB4"/>
    <w:rsid w:val="00632ECB"/>
    <w:rsid w:val="006347E8"/>
    <w:rsid w:val="00635891"/>
    <w:rsid w:val="0063642D"/>
    <w:rsid w:val="00637003"/>
    <w:rsid w:val="00637470"/>
    <w:rsid w:val="00643956"/>
    <w:rsid w:val="00646FC0"/>
    <w:rsid w:val="0065034C"/>
    <w:rsid w:val="00650793"/>
    <w:rsid w:val="00650885"/>
    <w:rsid w:val="00650B85"/>
    <w:rsid w:val="00651A56"/>
    <w:rsid w:val="00662EA9"/>
    <w:rsid w:val="0066400F"/>
    <w:rsid w:val="006669F5"/>
    <w:rsid w:val="0067038D"/>
    <w:rsid w:val="00671851"/>
    <w:rsid w:val="006733D5"/>
    <w:rsid w:val="00683907"/>
    <w:rsid w:val="00684EF1"/>
    <w:rsid w:val="00693395"/>
    <w:rsid w:val="00695FE3"/>
    <w:rsid w:val="006A137E"/>
    <w:rsid w:val="006A5413"/>
    <w:rsid w:val="006A709E"/>
    <w:rsid w:val="006B2492"/>
    <w:rsid w:val="006B61EB"/>
    <w:rsid w:val="006B7652"/>
    <w:rsid w:val="006C3C6C"/>
    <w:rsid w:val="006D2735"/>
    <w:rsid w:val="006D2A47"/>
    <w:rsid w:val="006D361A"/>
    <w:rsid w:val="006D361C"/>
    <w:rsid w:val="006D5A3E"/>
    <w:rsid w:val="006D697A"/>
    <w:rsid w:val="006E1769"/>
    <w:rsid w:val="006E1A6B"/>
    <w:rsid w:val="006E4090"/>
    <w:rsid w:val="006E4708"/>
    <w:rsid w:val="006E4C7D"/>
    <w:rsid w:val="006F389F"/>
    <w:rsid w:val="006F4BA0"/>
    <w:rsid w:val="00704AE4"/>
    <w:rsid w:val="0071603B"/>
    <w:rsid w:val="007212C5"/>
    <w:rsid w:val="007224D7"/>
    <w:rsid w:val="00730370"/>
    <w:rsid w:val="00747E83"/>
    <w:rsid w:val="007545E6"/>
    <w:rsid w:val="00754781"/>
    <w:rsid w:val="00757DFA"/>
    <w:rsid w:val="00761CA6"/>
    <w:rsid w:val="00762D43"/>
    <w:rsid w:val="007645C2"/>
    <w:rsid w:val="00774BE7"/>
    <w:rsid w:val="007763BE"/>
    <w:rsid w:val="007837E4"/>
    <w:rsid w:val="007853BC"/>
    <w:rsid w:val="007915E9"/>
    <w:rsid w:val="007969C5"/>
    <w:rsid w:val="00796FA8"/>
    <w:rsid w:val="007A10FF"/>
    <w:rsid w:val="007A396C"/>
    <w:rsid w:val="007A5146"/>
    <w:rsid w:val="007A5626"/>
    <w:rsid w:val="007A56CE"/>
    <w:rsid w:val="007C3DFF"/>
    <w:rsid w:val="007C45A1"/>
    <w:rsid w:val="007C5484"/>
    <w:rsid w:val="007D2493"/>
    <w:rsid w:val="007D4422"/>
    <w:rsid w:val="007E3426"/>
    <w:rsid w:val="007E37B5"/>
    <w:rsid w:val="007E4ADF"/>
    <w:rsid w:val="007E5F8B"/>
    <w:rsid w:val="007F164E"/>
    <w:rsid w:val="007F2C88"/>
    <w:rsid w:val="007F6086"/>
    <w:rsid w:val="007F6C96"/>
    <w:rsid w:val="00800BF3"/>
    <w:rsid w:val="00801702"/>
    <w:rsid w:val="0081175B"/>
    <w:rsid w:val="00812829"/>
    <w:rsid w:val="00812DD8"/>
    <w:rsid w:val="00815032"/>
    <w:rsid w:val="00824301"/>
    <w:rsid w:val="008245A8"/>
    <w:rsid w:val="008379A4"/>
    <w:rsid w:val="00837DA3"/>
    <w:rsid w:val="00840F91"/>
    <w:rsid w:val="0084234E"/>
    <w:rsid w:val="00852FF2"/>
    <w:rsid w:val="00853822"/>
    <w:rsid w:val="00853B36"/>
    <w:rsid w:val="00854072"/>
    <w:rsid w:val="0086197F"/>
    <w:rsid w:val="00861A28"/>
    <w:rsid w:val="00861EEE"/>
    <w:rsid w:val="0086408A"/>
    <w:rsid w:val="00865BA8"/>
    <w:rsid w:val="00867C15"/>
    <w:rsid w:val="00871D10"/>
    <w:rsid w:val="00876D50"/>
    <w:rsid w:val="008831D1"/>
    <w:rsid w:val="0088699D"/>
    <w:rsid w:val="00897C03"/>
    <w:rsid w:val="008A17A1"/>
    <w:rsid w:val="008A463C"/>
    <w:rsid w:val="008A4EF4"/>
    <w:rsid w:val="008A54B2"/>
    <w:rsid w:val="008A722B"/>
    <w:rsid w:val="008B3437"/>
    <w:rsid w:val="008B38CB"/>
    <w:rsid w:val="008C0584"/>
    <w:rsid w:val="008C2252"/>
    <w:rsid w:val="008C6BF8"/>
    <w:rsid w:val="008E3BEA"/>
    <w:rsid w:val="008E71A8"/>
    <w:rsid w:val="008F15A1"/>
    <w:rsid w:val="008F1C56"/>
    <w:rsid w:val="008F2263"/>
    <w:rsid w:val="00901CED"/>
    <w:rsid w:val="00913A96"/>
    <w:rsid w:val="00913F2D"/>
    <w:rsid w:val="00917252"/>
    <w:rsid w:val="0092147D"/>
    <w:rsid w:val="00924E24"/>
    <w:rsid w:val="009271CC"/>
    <w:rsid w:val="00927EB7"/>
    <w:rsid w:val="009426CA"/>
    <w:rsid w:val="00947076"/>
    <w:rsid w:val="009501B2"/>
    <w:rsid w:val="0095108B"/>
    <w:rsid w:val="00956634"/>
    <w:rsid w:val="009678BB"/>
    <w:rsid w:val="00971C2E"/>
    <w:rsid w:val="009727D8"/>
    <w:rsid w:val="009743C2"/>
    <w:rsid w:val="0097463B"/>
    <w:rsid w:val="0098098E"/>
    <w:rsid w:val="009A5B29"/>
    <w:rsid w:val="009B16DB"/>
    <w:rsid w:val="009B365A"/>
    <w:rsid w:val="009B445E"/>
    <w:rsid w:val="009C1061"/>
    <w:rsid w:val="009C3B34"/>
    <w:rsid w:val="009D1484"/>
    <w:rsid w:val="009D212E"/>
    <w:rsid w:val="009D277E"/>
    <w:rsid w:val="009E1B04"/>
    <w:rsid w:val="009E61A1"/>
    <w:rsid w:val="009F20FD"/>
    <w:rsid w:val="009F24E1"/>
    <w:rsid w:val="009F4D08"/>
    <w:rsid w:val="009F60EF"/>
    <w:rsid w:val="009F7404"/>
    <w:rsid w:val="00A0477F"/>
    <w:rsid w:val="00A0505C"/>
    <w:rsid w:val="00A13A91"/>
    <w:rsid w:val="00A22855"/>
    <w:rsid w:val="00A236D0"/>
    <w:rsid w:val="00A23748"/>
    <w:rsid w:val="00A237A0"/>
    <w:rsid w:val="00A23D3E"/>
    <w:rsid w:val="00A27F1E"/>
    <w:rsid w:val="00A343B6"/>
    <w:rsid w:val="00A349AA"/>
    <w:rsid w:val="00A35374"/>
    <w:rsid w:val="00A379B0"/>
    <w:rsid w:val="00A40C09"/>
    <w:rsid w:val="00A4226D"/>
    <w:rsid w:val="00A43597"/>
    <w:rsid w:val="00A444E7"/>
    <w:rsid w:val="00A472BF"/>
    <w:rsid w:val="00A47817"/>
    <w:rsid w:val="00A50926"/>
    <w:rsid w:val="00A52636"/>
    <w:rsid w:val="00A56484"/>
    <w:rsid w:val="00A65BA8"/>
    <w:rsid w:val="00A83520"/>
    <w:rsid w:val="00A8366D"/>
    <w:rsid w:val="00A8554A"/>
    <w:rsid w:val="00A857D5"/>
    <w:rsid w:val="00A86460"/>
    <w:rsid w:val="00A87141"/>
    <w:rsid w:val="00A9068F"/>
    <w:rsid w:val="00A93FBE"/>
    <w:rsid w:val="00AA1FF6"/>
    <w:rsid w:val="00AA390D"/>
    <w:rsid w:val="00AB05F1"/>
    <w:rsid w:val="00AB1312"/>
    <w:rsid w:val="00AB1C43"/>
    <w:rsid w:val="00AB2A99"/>
    <w:rsid w:val="00AB7396"/>
    <w:rsid w:val="00AC6734"/>
    <w:rsid w:val="00AD4D36"/>
    <w:rsid w:val="00AD539E"/>
    <w:rsid w:val="00AD5C3B"/>
    <w:rsid w:val="00AE05A8"/>
    <w:rsid w:val="00AE1123"/>
    <w:rsid w:val="00AE4AF8"/>
    <w:rsid w:val="00AE75B0"/>
    <w:rsid w:val="00AF41FA"/>
    <w:rsid w:val="00AF50E6"/>
    <w:rsid w:val="00B035CF"/>
    <w:rsid w:val="00B10545"/>
    <w:rsid w:val="00B12265"/>
    <w:rsid w:val="00B140AC"/>
    <w:rsid w:val="00B17710"/>
    <w:rsid w:val="00B17DE6"/>
    <w:rsid w:val="00B2290A"/>
    <w:rsid w:val="00B22DB7"/>
    <w:rsid w:val="00B23F55"/>
    <w:rsid w:val="00B24161"/>
    <w:rsid w:val="00B3510C"/>
    <w:rsid w:val="00B36B27"/>
    <w:rsid w:val="00B417E0"/>
    <w:rsid w:val="00B4660E"/>
    <w:rsid w:val="00B467E6"/>
    <w:rsid w:val="00B46894"/>
    <w:rsid w:val="00B50AB6"/>
    <w:rsid w:val="00B5271A"/>
    <w:rsid w:val="00B55C7C"/>
    <w:rsid w:val="00B657D6"/>
    <w:rsid w:val="00B66E30"/>
    <w:rsid w:val="00B719A3"/>
    <w:rsid w:val="00B740EE"/>
    <w:rsid w:val="00B92855"/>
    <w:rsid w:val="00BA0542"/>
    <w:rsid w:val="00BA1FCE"/>
    <w:rsid w:val="00BA2397"/>
    <w:rsid w:val="00BA30C0"/>
    <w:rsid w:val="00BA52CB"/>
    <w:rsid w:val="00BB08F0"/>
    <w:rsid w:val="00BB13ED"/>
    <w:rsid w:val="00BB3E8C"/>
    <w:rsid w:val="00BB500F"/>
    <w:rsid w:val="00BC1BB4"/>
    <w:rsid w:val="00BC6435"/>
    <w:rsid w:val="00BC71A6"/>
    <w:rsid w:val="00BC78E5"/>
    <w:rsid w:val="00BE6623"/>
    <w:rsid w:val="00BF0C57"/>
    <w:rsid w:val="00BF11C9"/>
    <w:rsid w:val="00BF1F6E"/>
    <w:rsid w:val="00BF2EEB"/>
    <w:rsid w:val="00BF63B5"/>
    <w:rsid w:val="00C00245"/>
    <w:rsid w:val="00C0083B"/>
    <w:rsid w:val="00C03F03"/>
    <w:rsid w:val="00C06B29"/>
    <w:rsid w:val="00C200EE"/>
    <w:rsid w:val="00C306C4"/>
    <w:rsid w:val="00C34D1E"/>
    <w:rsid w:val="00C429FE"/>
    <w:rsid w:val="00C45723"/>
    <w:rsid w:val="00C458E5"/>
    <w:rsid w:val="00C47F37"/>
    <w:rsid w:val="00C50054"/>
    <w:rsid w:val="00C500C1"/>
    <w:rsid w:val="00C50A36"/>
    <w:rsid w:val="00C50B47"/>
    <w:rsid w:val="00C52FA7"/>
    <w:rsid w:val="00C5420B"/>
    <w:rsid w:val="00C564A4"/>
    <w:rsid w:val="00C62C81"/>
    <w:rsid w:val="00C721DF"/>
    <w:rsid w:val="00C726C0"/>
    <w:rsid w:val="00C73F56"/>
    <w:rsid w:val="00C74438"/>
    <w:rsid w:val="00C748D0"/>
    <w:rsid w:val="00C77FE9"/>
    <w:rsid w:val="00C84D52"/>
    <w:rsid w:val="00C87594"/>
    <w:rsid w:val="00CA193C"/>
    <w:rsid w:val="00CA7FD0"/>
    <w:rsid w:val="00CB1153"/>
    <w:rsid w:val="00CB1A59"/>
    <w:rsid w:val="00CB3A02"/>
    <w:rsid w:val="00CB3D46"/>
    <w:rsid w:val="00CB5018"/>
    <w:rsid w:val="00CB642F"/>
    <w:rsid w:val="00CB7C86"/>
    <w:rsid w:val="00CC0AFE"/>
    <w:rsid w:val="00CD0A42"/>
    <w:rsid w:val="00CD2710"/>
    <w:rsid w:val="00CD493B"/>
    <w:rsid w:val="00CD7C71"/>
    <w:rsid w:val="00CE0BE2"/>
    <w:rsid w:val="00CE5FC5"/>
    <w:rsid w:val="00CF6F48"/>
    <w:rsid w:val="00D0131E"/>
    <w:rsid w:val="00D01C41"/>
    <w:rsid w:val="00D033AE"/>
    <w:rsid w:val="00D03489"/>
    <w:rsid w:val="00D05EC2"/>
    <w:rsid w:val="00D072FF"/>
    <w:rsid w:val="00D07E88"/>
    <w:rsid w:val="00D12AC7"/>
    <w:rsid w:val="00D1322B"/>
    <w:rsid w:val="00D21D70"/>
    <w:rsid w:val="00D328AB"/>
    <w:rsid w:val="00D32FF1"/>
    <w:rsid w:val="00D339C2"/>
    <w:rsid w:val="00D34F36"/>
    <w:rsid w:val="00D42E8B"/>
    <w:rsid w:val="00D50ED7"/>
    <w:rsid w:val="00D61CCB"/>
    <w:rsid w:val="00D76E6E"/>
    <w:rsid w:val="00D86634"/>
    <w:rsid w:val="00D90D61"/>
    <w:rsid w:val="00D91054"/>
    <w:rsid w:val="00D96690"/>
    <w:rsid w:val="00DA377C"/>
    <w:rsid w:val="00DA4253"/>
    <w:rsid w:val="00DA5F32"/>
    <w:rsid w:val="00DA7CC8"/>
    <w:rsid w:val="00DB03FA"/>
    <w:rsid w:val="00DB0A49"/>
    <w:rsid w:val="00DB1CFA"/>
    <w:rsid w:val="00DB33E7"/>
    <w:rsid w:val="00DB51BD"/>
    <w:rsid w:val="00DB5739"/>
    <w:rsid w:val="00DB585F"/>
    <w:rsid w:val="00DC02FE"/>
    <w:rsid w:val="00DC2F3B"/>
    <w:rsid w:val="00DC7411"/>
    <w:rsid w:val="00DD130F"/>
    <w:rsid w:val="00DE33D0"/>
    <w:rsid w:val="00DE6CCC"/>
    <w:rsid w:val="00DF5184"/>
    <w:rsid w:val="00E00B5A"/>
    <w:rsid w:val="00E0112F"/>
    <w:rsid w:val="00E13645"/>
    <w:rsid w:val="00E13795"/>
    <w:rsid w:val="00E13BAD"/>
    <w:rsid w:val="00E219B9"/>
    <w:rsid w:val="00E25A1D"/>
    <w:rsid w:val="00E2782E"/>
    <w:rsid w:val="00E31F54"/>
    <w:rsid w:val="00E36F9E"/>
    <w:rsid w:val="00E41B67"/>
    <w:rsid w:val="00E42EC5"/>
    <w:rsid w:val="00E44B0C"/>
    <w:rsid w:val="00E45498"/>
    <w:rsid w:val="00E46994"/>
    <w:rsid w:val="00E53B3E"/>
    <w:rsid w:val="00E54A15"/>
    <w:rsid w:val="00E54CDF"/>
    <w:rsid w:val="00E61AE1"/>
    <w:rsid w:val="00E63A65"/>
    <w:rsid w:val="00E76188"/>
    <w:rsid w:val="00E8682E"/>
    <w:rsid w:val="00E87809"/>
    <w:rsid w:val="00E90D69"/>
    <w:rsid w:val="00E910F6"/>
    <w:rsid w:val="00E955B9"/>
    <w:rsid w:val="00EA0CE0"/>
    <w:rsid w:val="00EA155D"/>
    <w:rsid w:val="00EA1BD7"/>
    <w:rsid w:val="00EB195E"/>
    <w:rsid w:val="00EB5CFE"/>
    <w:rsid w:val="00EC35E0"/>
    <w:rsid w:val="00ED228E"/>
    <w:rsid w:val="00ED394E"/>
    <w:rsid w:val="00ED451C"/>
    <w:rsid w:val="00EE31CB"/>
    <w:rsid w:val="00EE67A0"/>
    <w:rsid w:val="00EE69B1"/>
    <w:rsid w:val="00EF09D0"/>
    <w:rsid w:val="00EF798B"/>
    <w:rsid w:val="00F00A63"/>
    <w:rsid w:val="00F04410"/>
    <w:rsid w:val="00F05F01"/>
    <w:rsid w:val="00F11499"/>
    <w:rsid w:val="00F11A21"/>
    <w:rsid w:val="00F129A2"/>
    <w:rsid w:val="00F14A11"/>
    <w:rsid w:val="00F2158A"/>
    <w:rsid w:val="00F22B08"/>
    <w:rsid w:val="00F23260"/>
    <w:rsid w:val="00F26940"/>
    <w:rsid w:val="00F35823"/>
    <w:rsid w:val="00F37562"/>
    <w:rsid w:val="00F42308"/>
    <w:rsid w:val="00F438F4"/>
    <w:rsid w:val="00F45152"/>
    <w:rsid w:val="00F47377"/>
    <w:rsid w:val="00F47660"/>
    <w:rsid w:val="00F4784D"/>
    <w:rsid w:val="00F51BDF"/>
    <w:rsid w:val="00F54419"/>
    <w:rsid w:val="00F56F52"/>
    <w:rsid w:val="00F57F56"/>
    <w:rsid w:val="00F57FB8"/>
    <w:rsid w:val="00F6176D"/>
    <w:rsid w:val="00F653CD"/>
    <w:rsid w:val="00F70390"/>
    <w:rsid w:val="00F72AF9"/>
    <w:rsid w:val="00F76B63"/>
    <w:rsid w:val="00F76EEA"/>
    <w:rsid w:val="00F82EDC"/>
    <w:rsid w:val="00F84140"/>
    <w:rsid w:val="00F853AB"/>
    <w:rsid w:val="00F86196"/>
    <w:rsid w:val="00F86618"/>
    <w:rsid w:val="00F86C43"/>
    <w:rsid w:val="00F902D5"/>
    <w:rsid w:val="00F90F47"/>
    <w:rsid w:val="00F95EAC"/>
    <w:rsid w:val="00FA7B83"/>
    <w:rsid w:val="00FB2FA7"/>
    <w:rsid w:val="00FB327D"/>
    <w:rsid w:val="00FB6522"/>
    <w:rsid w:val="00FC1291"/>
    <w:rsid w:val="00FD07F3"/>
    <w:rsid w:val="00FE67A2"/>
    <w:rsid w:val="00FF0B51"/>
    <w:rsid w:val="00FF0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6452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6197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4"/>
      <w:szCs w:val="24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En-tête-1,En-tête-2,hd,Header 2,Viršutinis kolontitulas Diagrama,Char Diagrama,Char Diagrama Diagrama Diagrama Diagrama Diagrama Diagrama Diagrama Diagrama Diagrama Diagrama Diagrama Diagrama Diagrama,Diagrama Diagrama, Diagrama2"/>
    <w:basedOn w:val="Normal"/>
    <w:link w:val="HeaderChar"/>
    <w:uiPriority w:val="99"/>
    <w:rsid w:val="008423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</w:pPr>
    <w:rPr>
      <w:rFonts w:eastAsia="Times New Roman"/>
      <w:bdr w:val="none" w:sz="0" w:space="0" w:color="auto"/>
      <w:lang w:val="lt-LT" w:eastAsia="lt-LT"/>
    </w:rPr>
  </w:style>
  <w:style w:type="paragraph" w:styleId="Footer">
    <w:name w:val="footer"/>
    <w:basedOn w:val="Normal"/>
    <w:link w:val="FooterChar"/>
    <w:uiPriority w:val="99"/>
    <w:rsid w:val="008423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39"/>
    <w:rsid w:val="008423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878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19"/>
    </w:pPr>
    <w:rPr>
      <w:rFonts w:eastAsia="Times New Roman"/>
      <w:bdr w:val="none" w:sz="0" w:space="0" w:color="auto"/>
      <w:lang w:val="lt-LT" w:eastAsia="lt-LT"/>
    </w:rPr>
  </w:style>
  <w:style w:type="character" w:styleId="Hyperlink">
    <w:name w:val="Hyperlink"/>
    <w:uiPriority w:val="99"/>
    <w:rsid w:val="00E87809"/>
    <w:rPr>
      <w:color w:val="0000FF"/>
      <w:u w:val="single"/>
    </w:rPr>
  </w:style>
  <w:style w:type="paragraph" w:customStyle="1" w:styleId="Body">
    <w:name w:val="Body"/>
    <w:rsid w:val="0086197F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lt-LT" w:eastAsia="lt-LT"/>
    </w:rPr>
  </w:style>
  <w:style w:type="character" w:customStyle="1" w:styleId="HeaderChar">
    <w:name w:val="Header Char"/>
    <w:aliases w:val="HEADER_EN Char,En-tête-1 Char,En-tête-2 Char,hd Char,Header 2 Char,Viršutinis kolontitulas Diagrama Char,Char Diagrama Char,Diagrama Diagrama Char, Diagrama2 Char"/>
    <w:link w:val="Header"/>
    <w:uiPriority w:val="99"/>
    <w:rsid w:val="004A16D3"/>
    <w:rPr>
      <w:sz w:val="24"/>
      <w:szCs w:val="24"/>
      <w:lang w:val="lt-LT" w:eastAsia="lt-LT"/>
    </w:rPr>
  </w:style>
  <w:style w:type="paragraph" w:styleId="ListParagraph">
    <w:name w:val="List Paragraph"/>
    <w:basedOn w:val="Normal"/>
    <w:uiPriority w:val="34"/>
    <w:qFormat/>
    <w:rsid w:val="00CD2710"/>
    <w:pPr>
      <w:ind w:left="720"/>
      <w:contextualSpacing/>
    </w:pPr>
  </w:style>
  <w:style w:type="paragraph" w:customStyle="1" w:styleId="Heading">
    <w:name w:val="Heading"/>
    <w:next w:val="Normal"/>
    <w:rsid w:val="00AE75B0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C564A4"/>
    <w:rPr>
      <w:sz w:val="24"/>
      <w:szCs w:val="24"/>
      <w:lang w:val="lt-LT" w:eastAsia="lt-LT"/>
    </w:rPr>
  </w:style>
  <w:style w:type="paragraph" w:styleId="Title">
    <w:name w:val="Title"/>
    <w:next w:val="Normal"/>
    <w:link w:val="TitleChar"/>
    <w:rsid w:val="00266111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eastAsia="lt-LT"/>
    </w:rPr>
  </w:style>
  <w:style w:type="character" w:customStyle="1" w:styleId="TitleChar">
    <w:name w:val="Title Char"/>
    <w:basedOn w:val="DefaultParagraphFont"/>
    <w:link w:val="Title"/>
    <w:rsid w:val="00266111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eastAsia="lt-LT"/>
    </w:rPr>
  </w:style>
  <w:style w:type="character" w:customStyle="1" w:styleId="Hyperlink0">
    <w:name w:val="Hyperlink.0"/>
    <w:rsid w:val="00DF5184"/>
    <w:rPr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20959"/>
    <w:rPr>
      <w:color w:val="605E5C"/>
      <w:shd w:val="clear" w:color="auto" w:fill="E1DFDD"/>
    </w:rPr>
  </w:style>
  <w:style w:type="character" w:customStyle="1" w:styleId="apple-style-span">
    <w:name w:val="apple-style-span"/>
    <w:rsid w:val="00D86634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6197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sz w:val="24"/>
      <w:szCs w:val="24"/>
      <w:bdr w:val="n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En-tête-1,En-tête-2,hd,Header 2,Viršutinis kolontitulas Diagrama,Char Diagrama,Char Diagrama Diagrama Diagrama Diagrama Diagrama Diagrama Diagrama Diagrama Diagrama Diagrama Diagrama Diagrama Diagrama,Diagrama Diagrama, Diagrama2"/>
    <w:basedOn w:val="Normal"/>
    <w:link w:val="HeaderChar"/>
    <w:uiPriority w:val="99"/>
    <w:rsid w:val="008423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</w:pPr>
    <w:rPr>
      <w:rFonts w:eastAsia="Times New Roman"/>
      <w:bdr w:val="none" w:sz="0" w:space="0" w:color="auto"/>
      <w:lang w:val="lt-LT" w:eastAsia="lt-LT"/>
    </w:rPr>
  </w:style>
  <w:style w:type="paragraph" w:styleId="Footer">
    <w:name w:val="footer"/>
    <w:basedOn w:val="Normal"/>
    <w:link w:val="FooterChar"/>
    <w:uiPriority w:val="99"/>
    <w:rsid w:val="008423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39"/>
    <w:rsid w:val="008423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8780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19"/>
    </w:pPr>
    <w:rPr>
      <w:rFonts w:eastAsia="Times New Roman"/>
      <w:bdr w:val="none" w:sz="0" w:space="0" w:color="auto"/>
      <w:lang w:val="lt-LT" w:eastAsia="lt-LT"/>
    </w:rPr>
  </w:style>
  <w:style w:type="character" w:styleId="Hyperlink">
    <w:name w:val="Hyperlink"/>
    <w:uiPriority w:val="99"/>
    <w:rsid w:val="00E87809"/>
    <w:rPr>
      <w:color w:val="0000FF"/>
      <w:u w:val="single"/>
    </w:rPr>
  </w:style>
  <w:style w:type="paragraph" w:customStyle="1" w:styleId="Body">
    <w:name w:val="Body"/>
    <w:rsid w:val="0086197F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lt-LT" w:eastAsia="lt-LT"/>
    </w:rPr>
  </w:style>
  <w:style w:type="character" w:customStyle="1" w:styleId="HeaderChar">
    <w:name w:val="Header Char"/>
    <w:aliases w:val="HEADER_EN Char,En-tête-1 Char,En-tête-2 Char,hd Char,Header 2 Char,Viršutinis kolontitulas Diagrama Char,Char Diagrama Char,Diagrama Diagrama Char, Diagrama2 Char"/>
    <w:link w:val="Header"/>
    <w:uiPriority w:val="99"/>
    <w:rsid w:val="004A16D3"/>
    <w:rPr>
      <w:sz w:val="24"/>
      <w:szCs w:val="24"/>
      <w:lang w:val="lt-LT" w:eastAsia="lt-LT"/>
    </w:rPr>
  </w:style>
  <w:style w:type="paragraph" w:styleId="ListParagraph">
    <w:name w:val="List Paragraph"/>
    <w:basedOn w:val="Normal"/>
    <w:uiPriority w:val="34"/>
    <w:qFormat/>
    <w:rsid w:val="00CD2710"/>
    <w:pPr>
      <w:ind w:left="720"/>
      <w:contextualSpacing/>
    </w:pPr>
  </w:style>
  <w:style w:type="paragraph" w:customStyle="1" w:styleId="Heading">
    <w:name w:val="Heading"/>
    <w:next w:val="Normal"/>
    <w:rsid w:val="00AE75B0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C564A4"/>
    <w:rPr>
      <w:sz w:val="24"/>
      <w:szCs w:val="24"/>
      <w:lang w:val="lt-LT" w:eastAsia="lt-LT"/>
    </w:rPr>
  </w:style>
  <w:style w:type="paragraph" w:styleId="Title">
    <w:name w:val="Title"/>
    <w:next w:val="Normal"/>
    <w:link w:val="TitleChar"/>
    <w:rsid w:val="00266111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eastAsia="lt-LT"/>
    </w:rPr>
  </w:style>
  <w:style w:type="character" w:customStyle="1" w:styleId="TitleChar">
    <w:name w:val="Title Char"/>
    <w:basedOn w:val="DefaultParagraphFont"/>
    <w:link w:val="Title"/>
    <w:rsid w:val="00266111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eastAsia="lt-LT"/>
    </w:rPr>
  </w:style>
  <w:style w:type="character" w:customStyle="1" w:styleId="Hyperlink0">
    <w:name w:val="Hyperlink.0"/>
    <w:rsid w:val="00DF5184"/>
    <w:rPr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20959"/>
    <w:rPr>
      <w:color w:val="605E5C"/>
      <w:shd w:val="clear" w:color="auto" w:fill="E1DFDD"/>
    </w:rPr>
  </w:style>
  <w:style w:type="character" w:customStyle="1" w:styleId="apple-style-span">
    <w:name w:val="apple-style-span"/>
    <w:rsid w:val="00D8663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ai@diamedica.lt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irkimai.eviesiejipirkimai.lt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Custom%20Office%20Templates\Diamedica_firminis_blankas_2018.05_L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Diamedica_firminis_blankas_2018.05_LT</Template>
  <TotalTime>0</TotalTime>
  <Pages>2</Pages>
  <Words>409</Words>
  <Characters>2336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</vt:lpstr>
      <vt:lpstr>A</vt:lpstr>
    </vt:vector>
  </TitlesOfParts>
  <Company>Microsoft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Vartotojas</dc:creator>
  <cp:lastModifiedBy>laima</cp:lastModifiedBy>
  <cp:revision>2</cp:revision>
  <cp:lastPrinted>2012-01-19T11:24:00Z</cp:lastPrinted>
  <dcterms:created xsi:type="dcterms:W3CDTF">2019-09-19T07:26:00Z</dcterms:created>
  <dcterms:modified xsi:type="dcterms:W3CDTF">2019-09-19T07:26:00Z</dcterms:modified>
</cp:coreProperties>
</file>